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47AC14CA"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#112bis-e</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B02ACA" w:rsidRPr="00B02ACA">
        <w:rPr>
          <w:rFonts w:ascii="Arial" w:eastAsia="Batang" w:hAnsi="Arial" w:cs="Arial"/>
          <w:b/>
          <w:bCs/>
          <w:sz w:val="24"/>
          <w:szCs w:val="24"/>
        </w:rPr>
        <w:t>R1-2303356</w:t>
      </w:r>
    </w:p>
    <w:p w14:paraId="46689CA2" w14:textId="77777777" w:rsidR="00724227" w:rsidRDefault="00724227" w:rsidP="00724227">
      <w:pPr>
        <w:tabs>
          <w:tab w:val="center" w:pos="4536"/>
          <w:tab w:val="right" w:pos="9072"/>
        </w:tabs>
        <w:spacing w:after="0"/>
        <w:rPr>
          <w:rFonts w:ascii="Arial" w:hAnsi="Arial" w:cs="Arial"/>
          <w:b/>
          <w:bCs/>
          <w:sz w:val="24"/>
        </w:rPr>
      </w:pPr>
      <w:r>
        <w:rPr>
          <w:rFonts w:ascii="Arial" w:hAnsi="Arial" w:cs="Arial"/>
          <w:b/>
          <w:bCs/>
          <w:sz w:val="24"/>
        </w:rPr>
        <w:t>e-Meeting, April 17</w:t>
      </w:r>
      <w:r>
        <w:rPr>
          <w:rFonts w:ascii="Arial" w:hAnsi="Arial" w:cs="Arial"/>
          <w:b/>
          <w:bCs/>
          <w:sz w:val="24"/>
          <w:vertAlign w:val="superscript"/>
        </w:rPr>
        <w:t>th</w:t>
      </w:r>
      <w:r>
        <w:rPr>
          <w:rFonts w:ascii="Arial" w:hAnsi="Arial" w:cs="Arial"/>
          <w:b/>
          <w:bCs/>
          <w:sz w:val="24"/>
        </w:rPr>
        <w:t xml:space="preserve"> – April 26</w:t>
      </w:r>
      <w:r>
        <w:rPr>
          <w:rFonts w:ascii="Arial" w:hAnsi="Arial" w:cs="Arial"/>
          <w:b/>
          <w:bCs/>
          <w:sz w:val="24"/>
          <w:vertAlign w:val="superscript"/>
        </w:rPr>
        <w:t>th</w:t>
      </w:r>
      <w:r>
        <w:rPr>
          <w:rFonts w:ascii="Arial" w:hAnsi="Arial" w:cs="Arial"/>
          <w:b/>
          <w:bCs/>
          <w:sz w:val="24"/>
        </w:rPr>
        <w:t>, 2023</w:t>
      </w:r>
    </w:p>
    <w:p w14:paraId="47250D98" w14:textId="77777777" w:rsidR="00992A0C" w:rsidRDefault="00992A0C" w:rsidP="00992A0C">
      <w:pPr>
        <w:spacing w:after="60"/>
        <w:ind w:left="1985" w:hanging="1985"/>
        <w:rPr>
          <w:rFonts w:ascii="Arial" w:hAnsi="Arial" w:cs="Arial"/>
          <w:b/>
        </w:rPr>
      </w:pPr>
    </w:p>
    <w:p w14:paraId="73875303" w14:textId="5E1A1274"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t>9.</w:t>
      </w:r>
      <w:r w:rsidR="001352BB">
        <w:rPr>
          <w:rFonts w:ascii="Arial" w:hAnsi="Arial" w:cs="Arial"/>
          <w:b/>
          <w:sz w:val="22"/>
          <w:szCs w:val="22"/>
        </w:rPr>
        <w:t>8</w:t>
      </w:r>
      <w:r w:rsidRPr="00992A0C">
        <w:rPr>
          <w:rFonts w:ascii="Arial" w:hAnsi="Arial" w:cs="Arial"/>
          <w:b/>
          <w:sz w:val="22"/>
          <w:szCs w:val="22"/>
        </w:rPr>
        <w:t>.1</w:t>
      </w:r>
    </w:p>
    <w:p w14:paraId="29888F48" w14:textId="0484B734"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9557A6">
        <w:rPr>
          <w:rFonts w:ascii="Arial" w:hAnsi="Arial" w:cs="Arial"/>
          <w:b/>
          <w:sz w:val="22"/>
          <w:szCs w:val="22"/>
        </w:rPr>
        <w:t>O</w:t>
      </w:r>
      <w:r w:rsidRPr="00992A0C">
        <w:rPr>
          <w:rFonts w:ascii="Arial" w:hAnsi="Arial" w:cs="Arial"/>
          <w:b/>
          <w:sz w:val="22"/>
          <w:szCs w:val="22"/>
        </w:rPr>
        <w:t>n XR capacity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60826D1C" w:rsidR="00992A0C" w:rsidRDefault="00A24B8A" w:rsidP="00992A0C">
      <w:pPr>
        <w:jc w:val="both"/>
      </w:pPr>
      <w:bookmarkStart w:id="0" w:name="_Hlk101186498"/>
      <w:r>
        <w:t>In RAN#99</w:t>
      </w:r>
      <w:r w:rsidR="00992A0C">
        <w:t xml:space="preserve">, </w:t>
      </w:r>
      <w:bookmarkStart w:id="1" w:name="OLE_LINK817"/>
      <w:r w:rsidR="00992A0C">
        <w:t xml:space="preserve">the following </w:t>
      </w:r>
      <w:r>
        <w:t xml:space="preserve">revised </w:t>
      </w:r>
      <w:r w:rsidR="00992A0C">
        <w:t xml:space="preserve">WI objectives were </w:t>
      </w:r>
      <w:r>
        <w:t xml:space="preserve">approved </w:t>
      </w:r>
      <w:r w:rsidR="00992A0C">
        <w:t>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1"/>
          <w:p w14:paraId="2DA229C3" w14:textId="77777777" w:rsidR="00C63D56" w:rsidRPr="007250C6" w:rsidRDefault="00C63D56" w:rsidP="00C63D56">
            <w:r w:rsidRPr="007250C6">
              <w:t>Specify the enhancements related to capacity:</w:t>
            </w:r>
          </w:p>
          <w:p w14:paraId="4128EB64" w14:textId="77777777" w:rsidR="00C63D56" w:rsidRPr="00C63D56" w:rsidRDefault="00C63D56" w:rsidP="00C63D56">
            <w:pPr>
              <w:pStyle w:val="B1"/>
              <w:rPr>
                <w:highlight w:val="yellow"/>
              </w:rPr>
            </w:pPr>
            <w:r w:rsidRPr="00C63D56">
              <w:rPr>
                <w:highlight w:val="yellow"/>
              </w:rPr>
              <w:t>-</w:t>
            </w:r>
            <w:r w:rsidRPr="00C63D56">
              <w:rPr>
                <w:highlight w:val="yellow"/>
              </w:rPr>
              <w:tab/>
              <w:t xml:space="preserve">Multiple Configured Grant (CG) PUSCH transmission occasions in a period of a single CG PUSCH configuration (RAN1, RAN2);  </w:t>
            </w:r>
          </w:p>
          <w:p w14:paraId="59DB3517" w14:textId="77777777" w:rsidR="00C63D56" w:rsidRPr="007250C6" w:rsidRDefault="00C63D56" w:rsidP="00C63D56">
            <w:pPr>
              <w:pStyle w:val="B1"/>
            </w:pPr>
            <w:r w:rsidRPr="00C63D56">
              <w:rPr>
                <w:highlight w:val="yellow"/>
              </w:rPr>
              <w:t>-</w:t>
            </w:r>
            <w:r w:rsidRPr="00C63D56">
              <w:rPr>
                <w:highlight w:val="yellow"/>
              </w:rPr>
              <w:tab/>
              <w:t>Dynamic indication of unused CG PUSCH occasion(s) based on Uplink Control Information (UCI) by the UE (RAN1, RAN2);</w:t>
            </w:r>
          </w:p>
          <w:p w14:paraId="4990A46C" w14:textId="77777777" w:rsidR="00C63D56" w:rsidRPr="007250C6" w:rsidRDefault="00C63D56" w:rsidP="00C63D56">
            <w:pPr>
              <w:pStyle w:val="B1"/>
            </w:pPr>
            <w:r w:rsidRPr="007250C6">
              <w:t>-</w:t>
            </w:r>
            <w:r w:rsidRPr="007250C6">
              <w:tab/>
              <w:t>Buffer Status Report (BSR) enhancements including at least new Buffer Status Table(s) (RAN2);</w:t>
            </w:r>
          </w:p>
          <w:p w14:paraId="4D00A0BF" w14:textId="77777777" w:rsidR="00C63D56" w:rsidRPr="007250C6" w:rsidRDefault="00C63D56" w:rsidP="00C63D56">
            <w:pPr>
              <w:pStyle w:val="B1"/>
            </w:pPr>
            <w:r w:rsidRPr="007250C6">
              <w:t>-</w:t>
            </w:r>
            <w:r w:rsidRPr="007250C6">
              <w:tab/>
            </w:r>
            <w:r w:rsidRPr="007250C6">
              <w:rPr>
                <w:rFonts w:hint="eastAsia"/>
              </w:rPr>
              <w:t>Delay reporting of buffered data</w:t>
            </w:r>
            <w:r w:rsidRPr="007250C6">
              <w:t xml:space="preserve"> in uplink (RAN2);</w:t>
            </w:r>
          </w:p>
          <w:p w14:paraId="1673224B" w14:textId="44D97AA4" w:rsidR="00992A0C" w:rsidRPr="00055AFF" w:rsidRDefault="00C63D56" w:rsidP="00C63D56">
            <w:pPr>
              <w:pStyle w:val="B1"/>
            </w:pPr>
            <w:r w:rsidRPr="007250C6">
              <w:t>-</w:t>
            </w:r>
            <w:r w:rsidRPr="007250C6">
              <w:tab/>
              <w:t>Discard operation of PDU Sets for DL and U</w:t>
            </w:r>
            <w:r>
              <w:t>L</w:t>
            </w:r>
            <w:r w:rsidRPr="007250C6">
              <w:t xml:space="preserve"> (RAN2, RAN3);</w:t>
            </w:r>
          </w:p>
        </w:tc>
      </w:tr>
    </w:tbl>
    <w:p w14:paraId="7DAA1C02" w14:textId="77777777" w:rsidR="00992A0C" w:rsidRPr="00055AFF" w:rsidRDefault="00992A0C" w:rsidP="00992A0C">
      <w:pPr>
        <w:jc w:val="both"/>
      </w:pPr>
    </w:p>
    <w:p w14:paraId="3A24A02F" w14:textId="062F6EC9" w:rsidR="00461B7D" w:rsidRPr="00055AFF" w:rsidRDefault="00992A0C" w:rsidP="00992A0C">
      <w:pPr>
        <w:spacing w:after="160" w:line="256" w:lineRule="auto"/>
      </w:pPr>
      <w:r w:rsidRPr="00055AFF">
        <w:t>In this contribution, we discuss the details for these XR specific capacity improvement enhancements</w:t>
      </w:r>
      <w:bookmarkEnd w:id="0"/>
      <w:r w:rsidR="00A24B8A">
        <w:t xml:space="preserve"> for configured grants</w:t>
      </w:r>
      <w:r w:rsidRPr="00055AFF">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580099F6" w14:textId="65435FB6" w:rsidR="00992A0C" w:rsidRDefault="00884505" w:rsidP="00992A0C">
      <w:pPr>
        <w:jc w:val="both"/>
      </w:pPr>
      <w:r>
        <w:t xml:space="preserve">The </w:t>
      </w:r>
      <w:r w:rsidR="00992A0C">
        <w:t>Re</w:t>
      </w:r>
      <w:r>
        <w:t>l</w:t>
      </w:r>
      <w:r w:rsidR="00992A0C">
        <w:t xml:space="preserve">-18 XR </w:t>
      </w:r>
      <w:r>
        <w:t xml:space="preserve">work item scope </w:t>
      </w:r>
      <w:r w:rsidR="00992A0C">
        <w:t>include</w:t>
      </w:r>
      <w:r>
        <w:t>s</w:t>
      </w:r>
      <w:r w:rsidR="00992A0C">
        <w:t xml:space="preserve"> the introduction of multiple transmission occasions and dynamic indication of unused occasions based on the UCI information reported by UE. </w:t>
      </w:r>
    </w:p>
    <w:p w14:paraId="6028B382" w14:textId="3C02079F" w:rsidR="003D4DC7" w:rsidRDefault="00992A0C" w:rsidP="00992A0C">
      <w:pPr>
        <w:jc w:val="both"/>
      </w:pPr>
      <w:r>
        <w:t>Uplink XR traffic model includes pose/control information and UL video data. From TR 38.838 [2], the latter has a baseline data rate of 10 Mbps (and 2</w:t>
      </w:r>
      <w:r w:rsidR="000B1D44">
        <w:t xml:space="preserve">0 </w:t>
      </w:r>
      <w:r>
        <w:t xml:space="preserve">Mbps </w:t>
      </w:r>
      <w:r w:rsidR="00A030DF">
        <w:t xml:space="preserve">as </w:t>
      </w:r>
      <w:r>
        <w:t>optiona</w:t>
      </w:r>
      <w:r w:rsidR="002037C6">
        <w:t>l</w:t>
      </w:r>
      <w:r>
        <w:t xml:space="preserve">) and its packet size varies based on truncated Gaussian distribution [2]. </w:t>
      </w:r>
      <w:r w:rsidR="00884505">
        <w:t>U</w:t>
      </w:r>
      <w:r>
        <w:t xml:space="preserve">plink transmissions </w:t>
      </w:r>
      <w:r w:rsidR="00884505">
        <w:t xml:space="preserve">that use configured grants (CG) can achieve </w:t>
      </w:r>
      <w:r>
        <w:t>low</w:t>
      </w:r>
      <w:r w:rsidR="00884505">
        <w:t xml:space="preserve">er </w:t>
      </w:r>
      <w:r>
        <w:t>latency</w:t>
      </w:r>
      <w:r w:rsidR="00884505">
        <w:t xml:space="preserve"> than dynamic UL grants that require scheduling request;</w:t>
      </w:r>
      <w:r>
        <w:t xml:space="preserve"> hence Rel-16 CG design can be useful for uplink XR video traffic. However, Rel-16 CG mechanism is not optimized for large and varying packet sizes. Since XR may require large number of RB allocation</w:t>
      </w:r>
      <w:r w:rsidR="00884505">
        <w:t>s</w:t>
      </w:r>
      <w:r>
        <w:t xml:space="preserve"> in uplink due to high reliability and large packet size characteristics, the system spectrum efficiency needs to be optimized to support XR services for many users in a single cell. </w:t>
      </w:r>
    </w:p>
    <w:p w14:paraId="3A46FA18" w14:textId="513F206A" w:rsidR="00992A0C" w:rsidRPr="00992A0C" w:rsidRDefault="00E35D98" w:rsidP="00992A0C">
      <w:pPr>
        <w:jc w:val="both"/>
      </w:pPr>
      <w:r>
        <w:t>Therefore</w:t>
      </w:r>
      <w:r w:rsidR="00992A0C">
        <w:t xml:space="preserve">, </w:t>
      </w:r>
      <w:r w:rsidR="007534C7">
        <w:t xml:space="preserve">Rel-18 XR work includes </w:t>
      </w:r>
      <w:r w:rsidR="00992A0C">
        <w:t>support</w:t>
      </w:r>
      <w:r w:rsidR="007534C7">
        <w:t xml:space="preserve"> </w:t>
      </w:r>
      <w:r w:rsidR="00992A0C">
        <w:t xml:space="preserve">for multiple </w:t>
      </w:r>
      <w:r w:rsidR="007534C7">
        <w:t xml:space="preserve">PUSCH </w:t>
      </w:r>
      <w:r w:rsidR="00992A0C">
        <w:t xml:space="preserve">transmission occasions </w:t>
      </w:r>
      <w:r w:rsidR="007534C7">
        <w:t xml:space="preserve">to </w:t>
      </w:r>
      <w:r w:rsidR="00992A0C">
        <w:t xml:space="preserve">help optimize the required number of RBs per UL packet </w:t>
      </w:r>
      <w:r w:rsidR="007534C7">
        <w:t xml:space="preserve">while </w:t>
      </w:r>
      <w:r w:rsidR="00992A0C">
        <w:t>avoiding over-</w:t>
      </w:r>
      <w:r w:rsidR="007534C7">
        <w:t>provisioning</w:t>
      </w:r>
      <w:r w:rsidR="00992A0C">
        <w:t xml:space="preserve">. Depending on the UL packet size, a user may require either one or two or more than two PUSCH occasions per CG period. </w:t>
      </w:r>
      <w:r w:rsidR="00885A8F">
        <w:t xml:space="preserve">It is important to keep in mind the Rel-18 work item objective definition and the underlying motivations to enhance </w:t>
      </w:r>
      <w:r w:rsidR="009A0106">
        <w:t>X</w:t>
      </w:r>
      <w:r w:rsidR="00885A8F">
        <w:t xml:space="preserve">R-specific capacity </w:t>
      </w:r>
      <w:r w:rsidR="009A0106">
        <w:t>performance</w:t>
      </w:r>
      <w:r w:rsidR="00885A8F">
        <w:t xml:space="preserve">. </w:t>
      </w:r>
    </w:p>
    <w:p w14:paraId="4FF545FB" w14:textId="666DD824" w:rsidR="00992A0C" w:rsidRDefault="00992A0C" w:rsidP="00992A0C">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B952D3">
        <w:rPr>
          <w:bCs/>
          <w:i/>
          <w:iCs/>
        </w:rPr>
        <w:t>the underlying motivations</w:t>
      </w:r>
      <w:r>
        <w:rPr>
          <w:bCs/>
          <w:i/>
          <w:iCs/>
        </w:rPr>
        <w:t xml:space="preserve"> </w:t>
      </w:r>
      <w:r w:rsidR="00DE2529">
        <w:rPr>
          <w:bCs/>
          <w:i/>
          <w:iCs/>
        </w:rPr>
        <w:t>for</w:t>
      </w:r>
      <w:r>
        <w:rPr>
          <w:bCs/>
          <w:i/>
          <w:iCs/>
        </w:rPr>
        <w:t xml:space="preserve"> </w:t>
      </w:r>
      <w:r w:rsidR="00B952D3">
        <w:rPr>
          <w:bCs/>
          <w:i/>
          <w:iCs/>
        </w:rPr>
        <w:t xml:space="preserve">XR-specific </w:t>
      </w:r>
      <w:r>
        <w:rPr>
          <w:bCs/>
          <w:i/>
          <w:iCs/>
        </w:rPr>
        <w:t>configured grant enhancement</w:t>
      </w:r>
      <w:r w:rsidR="00B952D3">
        <w:rPr>
          <w:bCs/>
          <w:i/>
          <w:iCs/>
        </w:rPr>
        <w:t>s</w:t>
      </w:r>
      <w:r>
        <w:rPr>
          <w:bCs/>
          <w:i/>
          <w:iCs/>
        </w:rPr>
        <w:t xml:space="preserve"> </w:t>
      </w:r>
      <w:r w:rsidR="00B952D3">
        <w:rPr>
          <w:bCs/>
          <w:i/>
          <w:iCs/>
        </w:rPr>
        <w:t>in Rel-18</w:t>
      </w:r>
      <w:r>
        <w:rPr>
          <w:bCs/>
          <w:i/>
          <w:iCs/>
        </w:rPr>
        <w:t>.</w:t>
      </w:r>
    </w:p>
    <w:p w14:paraId="67B2AA62" w14:textId="3DBCC979" w:rsidR="00B952D3" w:rsidRPr="009E382D" w:rsidRDefault="009E382D" w:rsidP="00992A0C">
      <w:pPr>
        <w:jc w:val="both"/>
      </w:pPr>
      <w:r>
        <w:t>The support for multiple PUSCH occasions and dynamic indication of unused occasions should ensure that the intended motivation</w:t>
      </w:r>
      <w:r w:rsidR="008E4C17">
        <w:t>s</w:t>
      </w:r>
      <w:r>
        <w:t xml:space="preserve"> for these enhancements</w:t>
      </w:r>
      <w:r w:rsidR="008E4C17">
        <w:t xml:space="preserve"> </w:t>
      </w:r>
      <w:r>
        <w:t>are</w:t>
      </w:r>
      <w:r w:rsidR="008E4C17">
        <w:t xml:space="preserve"> </w:t>
      </w:r>
      <w:r>
        <w:t xml:space="preserve">fulfilled with </w:t>
      </w:r>
      <w:r w:rsidR="008E4C17">
        <w:t>the</w:t>
      </w:r>
      <w:r>
        <w:t xml:space="preserve"> required specification efforts</w:t>
      </w:r>
      <w:r w:rsidR="008E4C17">
        <w:t>, but without unnecessary redundancies which will not enhance XR operation</w:t>
      </w:r>
      <w:r>
        <w:t xml:space="preserve">. In addition, these new enhancements should not </w:t>
      </w:r>
      <w:r w:rsidR="008E4C17">
        <w:t xml:space="preserve">negatively impact </w:t>
      </w:r>
      <w:r>
        <w:t xml:space="preserve">the overall reliability and latency performance of existing Rel-16 CG mechanism. </w:t>
      </w:r>
      <w:r w:rsidR="008E4C17">
        <w:t>Since the latency KPI can be interpreted as part of the system capacity performance (e.g., in terms of the number of users that can fulfill the XR capacity requirements within the packet latency budget), it is acceptable to consider PUSCH latency in the capacity context. However, reliability-focused enhancements (e.g., TB repetitions) sometimes conflict with capacity enhancements and therefore</w:t>
      </w:r>
      <w:r w:rsidR="004C169B">
        <w:t xml:space="preserve">, in such cases, </w:t>
      </w:r>
      <w:r w:rsidR="008E4C17">
        <w:t>XR work must focus on capacity benefits in Rel-18, as defined in the WID [1]</w:t>
      </w:r>
      <w:r w:rsidR="004C169B">
        <w:t>.</w:t>
      </w:r>
    </w:p>
    <w:p w14:paraId="4C447D99" w14:textId="7752F6A1" w:rsidR="00C5490C" w:rsidRDefault="00C5490C" w:rsidP="009E382D">
      <w:pPr>
        <w:pStyle w:val="Heading1"/>
        <w:rPr>
          <w:lang w:eastAsia="zh-TW"/>
        </w:rPr>
      </w:pPr>
      <w:r>
        <w:rPr>
          <w:lang w:eastAsia="zh-TW"/>
        </w:rPr>
        <w:lastRenderedPageBreak/>
        <w:t>Multiple PUSCH TOs per single CG period</w:t>
      </w:r>
    </w:p>
    <w:p w14:paraId="2E5E8175" w14:textId="7C4F640D" w:rsidR="00C5490C" w:rsidRDefault="00F90EC4" w:rsidP="00C5490C">
      <w:pPr>
        <w:rPr>
          <w:lang w:val="en-GB" w:eastAsia="zh-TW"/>
        </w:rPr>
      </w:pPr>
      <w:r>
        <w:rPr>
          <w:lang w:val="en-GB" w:eastAsia="zh-TW"/>
        </w:rPr>
        <w:t xml:space="preserve">In this section, we discuss open issues for multiple PUSCH TOs per CG period including </w:t>
      </w:r>
      <w:r w:rsidR="00AE660B">
        <w:rPr>
          <w:lang w:val="en-GB" w:eastAsia="zh-TW"/>
        </w:rPr>
        <w:t>TDRA</w:t>
      </w:r>
      <w:r>
        <w:rPr>
          <w:lang w:val="en-GB" w:eastAsia="zh-TW"/>
        </w:rPr>
        <w:t xml:space="preserve"> framework and </w:t>
      </w:r>
      <w:r w:rsidR="00AE660B">
        <w:rPr>
          <w:lang w:val="en-GB" w:eastAsia="zh-TW"/>
        </w:rPr>
        <w:t>HARQ ID</w:t>
      </w:r>
      <w:r>
        <w:rPr>
          <w:lang w:val="en-GB" w:eastAsia="zh-TW"/>
        </w:rPr>
        <w:t xml:space="preserve"> </w:t>
      </w:r>
      <w:r w:rsidR="00915549">
        <w:rPr>
          <w:lang w:val="en-GB" w:eastAsia="zh-TW"/>
        </w:rPr>
        <w:t xml:space="preserve">determination </w:t>
      </w:r>
      <w:r>
        <w:rPr>
          <w:lang w:val="en-GB" w:eastAsia="zh-TW"/>
        </w:rPr>
        <w:t>for multiple PUSCH</w:t>
      </w:r>
      <w:r w:rsidR="00CF3F78">
        <w:rPr>
          <w:lang w:val="en-GB" w:eastAsia="zh-TW"/>
        </w:rPr>
        <w:t>.</w:t>
      </w:r>
    </w:p>
    <w:p w14:paraId="4BCFB994" w14:textId="2A062A16" w:rsidR="008C4083" w:rsidRDefault="008C4083" w:rsidP="008C4083">
      <w:pPr>
        <w:pStyle w:val="Heading2"/>
        <w:rPr>
          <w:lang w:eastAsia="zh-TW"/>
        </w:rPr>
      </w:pPr>
      <w:r>
        <w:rPr>
          <w:lang w:eastAsia="zh-TW"/>
        </w:rPr>
        <w:t>TDRA for multiple PUSCH TOs</w:t>
      </w:r>
    </w:p>
    <w:p w14:paraId="0CBE456E" w14:textId="6971BF95" w:rsidR="00980EEB" w:rsidRDefault="00980EEB" w:rsidP="00C5490C">
      <w:pPr>
        <w:rPr>
          <w:lang w:val="en-GB" w:eastAsia="zh-TW"/>
        </w:rPr>
      </w:pPr>
      <w:r>
        <w:rPr>
          <w:lang w:val="en-GB" w:eastAsia="zh-TW"/>
        </w:rPr>
        <w:t xml:space="preserve">Previous RAN1-112 meeting [3] made the following agreement on TDRA design. </w:t>
      </w:r>
    </w:p>
    <w:tbl>
      <w:tblPr>
        <w:tblStyle w:val="TableGrid"/>
        <w:tblW w:w="0" w:type="auto"/>
        <w:tblLook w:val="04A0" w:firstRow="1" w:lastRow="0" w:firstColumn="1" w:lastColumn="0" w:noHBand="0" w:noVBand="1"/>
      </w:tblPr>
      <w:tblGrid>
        <w:gridCol w:w="9631"/>
      </w:tblGrid>
      <w:tr w:rsidR="008C4083" w14:paraId="40F3B950" w14:textId="77777777" w:rsidTr="002F3B21">
        <w:tc>
          <w:tcPr>
            <w:tcW w:w="9631" w:type="dxa"/>
          </w:tcPr>
          <w:p w14:paraId="7651504D" w14:textId="77777777" w:rsidR="008C4083" w:rsidRDefault="008C4083" w:rsidP="002F3B21">
            <w:pPr>
              <w:rPr>
                <w:highlight w:val="green"/>
                <w:lang w:eastAsia="x-none"/>
              </w:rPr>
            </w:pPr>
            <w:r>
              <w:rPr>
                <w:highlight w:val="green"/>
                <w:lang w:eastAsia="x-none"/>
              </w:rPr>
              <w:t>Agreement</w:t>
            </w:r>
          </w:p>
          <w:p w14:paraId="28827E01" w14:textId="77777777" w:rsidR="008C4083" w:rsidRDefault="008C4083" w:rsidP="002F3B21">
            <w:pPr>
              <w:rPr>
                <w:lang w:eastAsia="ja-JP"/>
              </w:rPr>
            </w:pPr>
            <w:r>
              <w:rPr>
                <w:lang w:eastAsia="ja-JP"/>
              </w:rPr>
              <w:t>For determination of the time domain resource allocation of CG PUSCHs associated to a multi-PUSCHs CG, the following alternatives for further study:</w:t>
            </w:r>
          </w:p>
          <w:p w14:paraId="3128B2B9" w14:textId="77777777" w:rsidR="008C4083" w:rsidRDefault="008C4083">
            <w:pPr>
              <w:numPr>
                <w:ilvl w:val="0"/>
                <w:numId w:val="8"/>
              </w:numPr>
              <w:spacing w:after="0" w:line="256" w:lineRule="auto"/>
              <w:rPr>
                <w:lang w:eastAsia="ja-JP"/>
              </w:rPr>
            </w:pPr>
            <w:r>
              <w:rPr>
                <w:lang w:eastAsia="ja-JP"/>
              </w:rPr>
              <w:t xml:space="preserve">Alt-A: TDRA determination based on repetition framework. </w:t>
            </w:r>
          </w:p>
          <w:p w14:paraId="015D2C31" w14:textId="77777777" w:rsidR="008C4083" w:rsidRDefault="008C4083">
            <w:pPr>
              <w:numPr>
                <w:ilvl w:val="1"/>
                <w:numId w:val="8"/>
              </w:numPr>
              <w:spacing w:after="0" w:line="256" w:lineRule="auto"/>
              <w:rPr>
                <w:lang w:eastAsia="ja-JP"/>
              </w:rPr>
            </w:pPr>
            <w:r>
              <w:rPr>
                <w:lang w:eastAsia="ja-JP"/>
              </w:rPr>
              <w:t>Alt-A1: Follow the time domain resource mapping of Type A repetition</w:t>
            </w:r>
          </w:p>
          <w:p w14:paraId="6E750421" w14:textId="77777777" w:rsidR="008C4083" w:rsidRDefault="008C4083">
            <w:pPr>
              <w:numPr>
                <w:ilvl w:val="2"/>
                <w:numId w:val="8"/>
              </w:numPr>
              <w:spacing w:after="0" w:line="256" w:lineRule="auto"/>
              <w:rPr>
                <w:lang w:eastAsia="ja-JP"/>
              </w:rPr>
            </w:pPr>
            <w:r>
              <w:rPr>
                <w:lang w:eastAsia="ja-JP"/>
              </w:rPr>
              <w:t>N configured by higher layers or indicated by activation DCI</w:t>
            </w:r>
          </w:p>
          <w:p w14:paraId="1A2C45E6" w14:textId="77777777" w:rsidR="008C4083" w:rsidRDefault="008C4083">
            <w:pPr>
              <w:numPr>
                <w:ilvl w:val="2"/>
                <w:numId w:val="8"/>
              </w:numPr>
              <w:spacing w:after="0" w:line="256" w:lineRule="auto"/>
              <w:rPr>
                <w:lang w:eastAsia="ja-JP"/>
              </w:rPr>
            </w:pPr>
            <w:r>
              <w:rPr>
                <w:lang w:eastAsia="ja-JP"/>
              </w:rPr>
              <w:t>Single SLIV is determined from TDRA</w:t>
            </w:r>
          </w:p>
          <w:p w14:paraId="2F825AC1" w14:textId="77777777" w:rsidR="008C4083" w:rsidRDefault="008C4083">
            <w:pPr>
              <w:numPr>
                <w:ilvl w:val="2"/>
                <w:numId w:val="8"/>
              </w:numPr>
              <w:spacing w:after="0" w:line="256" w:lineRule="auto"/>
              <w:rPr>
                <w:lang w:eastAsia="ja-JP"/>
              </w:rPr>
            </w:pPr>
            <w:r>
              <w:rPr>
                <w:lang w:eastAsia="ja-JP"/>
              </w:rPr>
              <w:t>The same SLIV in N PUSCH in consecutive slots per CG period</w:t>
            </w:r>
          </w:p>
          <w:p w14:paraId="36E05B8E" w14:textId="77777777" w:rsidR="008C4083" w:rsidRDefault="008C4083">
            <w:pPr>
              <w:numPr>
                <w:ilvl w:val="3"/>
                <w:numId w:val="8"/>
              </w:numPr>
              <w:spacing w:after="0" w:line="256" w:lineRule="auto"/>
              <w:rPr>
                <w:lang w:eastAsia="ja-JP"/>
              </w:rPr>
            </w:pPr>
            <w:r>
              <w:rPr>
                <w:lang w:eastAsia="ja-JP"/>
              </w:rPr>
              <w:t>FFS for non-consecutive slots</w:t>
            </w:r>
          </w:p>
          <w:p w14:paraId="58252E53" w14:textId="77777777" w:rsidR="008C4083" w:rsidRDefault="008C4083">
            <w:pPr>
              <w:numPr>
                <w:ilvl w:val="2"/>
                <w:numId w:val="8"/>
              </w:numPr>
              <w:spacing w:after="0" w:line="256" w:lineRule="auto"/>
              <w:rPr>
                <w:lang w:eastAsia="ja-JP"/>
              </w:rPr>
            </w:pPr>
            <w:r>
              <w:rPr>
                <w:lang w:eastAsia="ja-JP"/>
              </w:rPr>
              <w:t>FFS details, including related RRC parameters</w:t>
            </w:r>
          </w:p>
          <w:p w14:paraId="256F1AE4" w14:textId="77777777" w:rsidR="008C4083" w:rsidRDefault="008C4083">
            <w:pPr>
              <w:numPr>
                <w:ilvl w:val="1"/>
                <w:numId w:val="8"/>
              </w:numPr>
              <w:spacing w:after="0" w:line="256" w:lineRule="auto"/>
              <w:rPr>
                <w:lang w:eastAsia="ja-JP"/>
              </w:rPr>
            </w:pPr>
            <w:r>
              <w:rPr>
                <w:lang w:eastAsia="ja-JP"/>
              </w:rPr>
              <w:t>Alt-A2: Follow the time domain resource mapping of Type B repetition</w:t>
            </w:r>
          </w:p>
          <w:p w14:paraId="32677685" w14:textId="77777777" w:rsidR="008C4083" w:rsidRDefault="008C4083">
            <w:pPr>
              <w:numPr>
                <w:ilvl w:val="2"/>
                <w:numId w:val="8"/>
              </w:numPr>
              <w:spacing w:after="0" w:line="256" w:lineRule="auto"/>
              <w:rPr>
                <w:lang w:eastAsia="ja-JP"/>
              </w:rPr>
            </w:pPr>
            <w:r>
              <w:rPr>
                <w:lang w:eastAsia="ja-JP"/>
              </w:rPr>
              <w:t>N configured by higher layers or indicated by activation DCI</w:t>
            </w:r>
          </w:p>
          <w:p w14:paraId="463A900D" w14:textId="77777777" w:rsidR="008C4083" w:rsidRDefault="008C4083">
            <w:pPr>
              <w:numPr>
                <w:ilvl w:val="2"/>
                <w:numId w:val="8"/>
              </w:numPr>
              <w:spacing w:after="0" w:line="256" w:lineRule="auto"/>
              <w:rPr>
                <w:lang w:eastAsia="ja-JP"/>
              </w:rPr>
            </w:pPr>
            <w:r>
              <w:rPr>
                <w:lang w:eastAsia="ja-JP"/>
              </w:rPr>
              <w:t>Single SLIV is determined from TDRA</w:t>
            </w:r>
          </w:p>
          <w:p w14:paraId="4FB5245B" w14:textId="77777777" w:rsidR="008C4083" w:rsidRDefault="008C4083">
            <w:pPr>
              <w:numPr>
                <w:ilvl w:val="3"/>
                <w:numId w:val="8"/>
              </w:numPr>
              <w:spacing w:after="0" w:line="256" w:lineRule="auto"/>
              <w:rPr>
                <w:lang w:eastAsia="ja-JP"/>
              </w:rPr>
            </w:pPr>
            <w:r>
              <w:rPr>
                <w:lang w:eastAsia="ja-JP"/>
              </w:rPr>
              <w:t xml:space="preserve"> The SLIV used for 1</w:t>
            </w:r>
            <w:r>
              <w:rPr>
                <w:vertAlign w:val="superscript"/>
                <w:lang w:eastAsia="ja-JP"/>
              </w:rPr>
              <w:t>st</w:t>
            </w:r>
            <w:r>
              <w:rPr>
                <w:lang w:eastAsia="ja-JP"/>
              </w:rPr>
              <w:t xml:space="preserve"> PUSCH per CG period.</w:t>
            </w:r>
          </w:p>
          <w:p w14:paraId="73408488" w14:textId="77777777" w:rsidR="008C4083" w:rsidRDefault="008C4083">
            <w:pPr>
              <w:numPr>
                <w:ilvl w:val="2"/>
                <w:numId w:val="8"/>
              </w:numPr>
              <w:spacing w:after="0" w:line="256" w:lineRule="auto"/>
              <w:rPr>
                <w:lang w:eastAsia="ja-JP"/>
              </w:rPr>
            </w:pPr>
            <w:r>
              <w:rPr>
                <w:lang w:eastAsia="ja-JP"/>
              </w:rPr>
              <w:t>N consecutive nominal PUSCHs with same duration per CG period</w:t>
            </w:r>
          </w:p>
          <w:p w14:paraId="0D294E92" w14:textId="77777777" w:rsidR="008C4083" w:rsidRDefault="008C4083">
            <w:pPr>
              <w:numPr>
                <w:ilvl w:val="2"/>
                <w:numId w:val="8"/>
              </w:numPr>
              <w:spacing w:after="0" w:line="256" w:lineRule="auto"/>
              <w:rPr>
                <w:lang w:eastAsia="ja-JP"/>
              </w:rPr>
            </w:pPr>
            <w:r>
              <w:rPr>
                <w:lang w:eastAsia="ja-JP"/>
              </w:rPr>
              <w:t>Note: N is not necessarily the repetition factor.</w:t>
            </w:r>
          </w:p>
          <w:p w14:paraId="04B7DF94" w14:textId="77777777" w:rsidR="008C4083" w:rsidRDefault="008C4083" w:rsidP="002F3B21">
            <w:pPr>
              <w:ind w:leftChars="400" w:left="800"/>
              <w:rPr>
                <w:lang w:eastAsia="ja-JP"/>
              </w:rPr>
            </w:pPr>
            <w:r>
              <w:rPr>
                <w:lang w:eastAsia="ja-JP"/>
              </w:rPr>
              <w:t>FFS details, including related RRC parameters</w:t>
            </w:r>
          </w:p>
          <w:p w14:paraId="1D08EE82" w14:textId="77777777" w:rsidR="008C4083" w:rsidRDefault="008C4083">
            <w:pPr>
              <w:numPr>
                <w:ilvl w:val="0"/>
                <w:numId w:val="8"/>
              </w:numPr>
              <w:spacing w:after="0" w:line="256" w:lineRule="auto"/>
              <w:rPr>
                <w:lang w:eastAsia="ja-JP"/>
              </w:rPr>
            </w:pPr>
            <w:r>
              <w:rPr>
                <w:lang w:eastAsia="ja-JP"/>
              </w:rPr>
              <w:t>Alt-B: TDRA determination based on NR-U framework</w:t>
            </w:r>
          </w:p>
          <w:p w14:paraId="7AB2BE79" w14:textId="77777777" w:rsidR="008C4083" w:rsidRDefault="008C4083">
            <w:pPr>
              <w:numPr>
                <w:ilvl w:val="2"/>
                <w:numId w:val="8"/>
              </w:numPr>
              <w:spacing w:after="0" w:line="256" w:lineRule="auto"/>
              <w:rPr>
                <w:lang w:eastAsia="ja-JP"/>
              </w:rPr>
            </w:pPr>
            <w:r>
              <w:rPr>
                <w:lang w:eastAsia="ja-JP"/>
              </w:rPr>
              <w:t>N and M configured by higher layers</w:t>
            </w:r>
          </w:p>
          <w:p w14:paraId="36423293" w14:textId="77777777" w:rsidR="008C4083" w:rsidRDefault="008C4083">
            <w:pPr>
              <w:numPr>
                <w:ilvl w:val="2"/>
                <w:numId w:val="8"/>
              </w:numPr>
              <w:spacing w:after="0" w:line="256" w:lineRule="auto"/>
              <w:rPr>
                <w:lang w:eastAsia="ja-JP"/>
              </w:rPr>
            </w:pPr>
            <w:r>
              <w:rPr>
                <w:lang w:eastAsia="ja-JP"/>
              </w:rPr>
              <w:t>Single SLIV is determined from TDRA.</w:t>
            </w:r>
          </w:p>
          <w:p w14:paraId="249B0CBE" w14:textId="77777777" w:rsidR="008C4083" w:rsidRDefault="008C4083">
            <w:pPr>
              <w:numPr>
                <w:ilvl w:val="3"/>
                <w:numId w:val="8"/>
              </w:numPr>
              <w:spacing w:after="0" w:line="256" w:lineRule="auto"/>
              <w:rPr>
                <w:lang w:eastAsia="ja-JP"/>
              </w:rPr>
            </w:pPr>
            <w:r>
              <w:rPr>
                <w:lang w:eastAsia="ja-JP"/>
              </w:rPr>
              <w:t>The SLIV used for 1</w:t>
            </w:r>
            <w:r>
              <w:rPr>
                <w:vertAlign w:val="superscript"/>
                <w:lang w:eastAsia="ja-JP"/>
              </w:rPr>
              <w:t>st</w:t>
            </w:r>
            <w:r>
              <w:rPr>
                <w:lang w:eastAsia="ja-JP"/>
              </w:rPr>
              <w:t xml:space="preserve"> PUSCH per CG period.</w:t>
            </w:r>
          </w:p>
          <w:p w14:paraId="6B44989B" w14:textId="77777777" w:rsidR="008C4083" w:rsidRDefault="008C4083">
            <w:pPr>
              <w:numPr>
                <w:ilvl w:val="2"/>
                <w:numId w:val="8"/>
              </w:numPr>
              <w:spacing w:after="0" w:line="256" w:lineRule="auto"/>
              <w:rPr>
                <w:lang w:eastAsia="ja-JP"/>
              </w:rPr>
            </w:pPr>
            <w:r>
              <w:rPr>
                <w:lang w:eastAsia="ja-JP"/>
              </w:rPr>
              <w:t>M consecutive PUSCH TOs with same duration in slot. The M PUSCH TOs are used in N consecutive slots per CG period</w:t>
            </w:r>
          </w:p>
          <w:p w14:paraId="419F6C5E" w14:textId="77777777" w:rsidR="008C4083" w:rsidRDefault="008C4083">
            <w:pPr>
              <w:numPr>
                <w:ilvl w:val="2"/>
                <w:numId w:val="8"/>
              </w:numPr>
              <w:spacing w:after="0" w:line="256" w:lineRule="auto"/>
              <w:rPr>
                <w:iCs/>
                <w:lang w:eastAsia="ja-JP"/>
              </w:rPr>
            </w:pPr>
            <w:r>
              <w:rPr>
                <w:lang w:eastAsia="ja-JP"/>
              </w:rPr>
              <w:t xml:space="preserve">Note: N and M are configured independently from </w:t>
            </w:r>
            <w:r>
              <w:rPr>
                <w:i/>
                <w:color w:val="000000"/>
                <w:lang w:eastAsia="zh-CN"/>
              </w:rPr>
              <w:t xml:space="preserve">cg-nrofSlots-r16 </w:t>
            </w:r>
            <w:r>
              <w:rPr>
                <w:iCs/>
                <w:color w:val="000000"/>
                <w:lang w:eastAsia="zh-CN"/>
              </w:rPr>
              <w:t>and</w:t>
            </w:r>
            <w:r>
              <w:rPr>
                <w:i/>
                <w:color w:val="000000"/>
                <w:lang w:eastAsia="zh-CN"/>
              </w:rPr>
              <w:t xml:space="preserve"> cg-nrofPUSCH-InSlot-r16, </w:t>
            </w:r>
            <w:r>
              <w:rPr>
                <w:iCs/>
                <w:color w:val="000000"/>
                <w:lang w:eastAsia="zh-CN"/>
              </w:rPr>
              <w:t>respectively</w:t>
            </w:r>
            <w:r>
              <w:rPr>
                <w:i/>
                <w:color w:val="000000"/>
                <w:lang w:eastAsia="zh-CN"/>
              </w:rPr>
              <w:t xml:space="preserve">. </w:t>
            </w:r>
            <w:r>
              <w:rPr>
                <w:iCs/>
                <w:color w:val="000000"/>
                <w:lang w:eastAsia="zh-CN"/>
              </w:rPr>
              <w:t xml:space="preserve">M and N configuration is independent from </w:t>
            </w:r>
            <w:r>
              <w:rPr>
                <w:i/>
                <w:color w:val="000000"/>
                <w:lang w:eastAsia="zh-CN"/>
              </w:rPr>
              <w:t>cgRetransmissionTimer</w:t>
            </w:r>
            <w:r>
              <w:rPr>
                <w:iCs/>
                <w:color w:val="000000"/>
                <w:lang w:eastAsia="zh-CN"/>
              </w:rPr>
              <w:t xml:space="preserve"> configuration.</w:t>
            </w:r>
          </w:p>
          <w:p w14:paraId="1C0D27F2" w14:textId="77777777" w:rsidR="008C4083" w:rsidRDefault="008C4083">
            <w:pPr>
              <w:numPr>
                <w:ilvl w:val="2"/>
                <w:numId w:val="8"/>
              </w:numPr>
              <w:spacing w:after="0" w:line="256" w:lineRule="auto"/>
              <w:rPr>
                <w:lang w:eastAsia="ja-JP"/>
              </w:rPr>
            </w:pPr>
            <w:r>
              <w:rPr>
                <w:lang w:eastAsia="ja-JP"/>
              </w:rPr>
              <w:t>FFS details, including related RRC parameters</w:t>
            </w:r>
          </w:p>
          <w:p w14:paraId="3FC22191" w14:textId="77777777" w:rsidR="008C4083" w:rsidRDefault="008C4083">
            <w:pPr>
              <w:numPr>
                <w:ilvl w:val="0"/>
                <w:numId w:val="8"/>
              </w:numPr>
              <w:spacing w:after="0" w:line="256" w:lineRule="auto"/>
              <w:rPr>
                <w:lang w:eastAsia="ja-JP"/>
              </w:rPr>
            </w:pPr>
            <w:r>
              <w:rPr>
                <w:lang w:eastAsia="ja-JP"/>
              </w:rPr>
              <w:t>Alt-C: TDRA determination based on single DCI scheduling multiple PUSCHs</w:t>
            </w:r>
          </w:p>
          <w:p w14:paraId="158E896D" w14:textId="77777777" w:rsidR="008C4083" w:rsidRDefault="008C4083">
            <w:pPr>
              <w:numPr>
                <w:ilvl w:val="1"/>
                <w:numId w:val="8"/>
              </w:numPr>
              <w:spacing w:after="0" w:line="256" w:lineRule="auto"/>
              <w:rPr>
                <w:lang w:eastAsia="ja-JP"/>
              </w:rPr>
            </w:pPr>
            <w:r>
              <w:rPr>
                <w:lang w:eastAsia="ja-JP"/>
              </w:rPr>
              <w:t>Alt-C1: Follow Rel-16 single DCI scheduling multiple PUSCHs</w:t>
            </w:r>
          </w:p>
          <w:p w14:paraId="183AD498" w14:textId="77777777" w:rsidR="008C4083" w:rsidRDefault="008C4083">
            <w:pPr>
              <w:numPr>
                <w:ilvl w:val="2"/>
                <w:numId w:val="8"/>
              </w:numPr>
              <w:spacing w:after="0" w:line="256" w:lineRule="auto"/>
              <w:rPr>
                <w:lang w:eastAsia="ja-JP"/>
              </w:rPr>
            </w:pPr>
            <w:r>
              <w:rPr>
                <w:lang w:eastAsia="ja-JP"/>
              </w:rPr>
              <w:t xml:space="preserve">TDRA configured by </w:t>
            </w:r>
            <w:r>
              <w:rPr>
                <w:lang w:eastAsia="x-none"/>
              </w:rPr>
              <w:t>pusch-TimeDomainAllocationListForMultiPUSCH-r16 with k2-r16</w:t>
            </w:r>
          </w:p>
          <w:p w14:paraId="23FA9553" w14:textId="77777777" w:rsidR="008C4083" w:rsidRDefault="008C4083">
            <w:pPr>
              <w:numPr>
                <w:ilvl w:val="2"/>
                <w:numId w:val="8"/>
              </w:numPr>
              <w:spacing w:after="0" w:line="256" w:lineRule="auto"/>
              <w:rPr>
                <w:lang w:eastAsia="ja-JP"/>
              </w:rPr>
            </w:pPr>
            <w:r>
              <w:rPr>
                <w:lang w:eastAsia="ja-JP"/>
              </w:rPr>
              <w:t>A row of TDRA with N entries determines the time domain resources allocation of N PUSCH TOs per period</w:t>
            </w:r>
          </w:p>
          <w:p w14:paraId="5F3F5D47" w14:textId="77777777" w:rsidR="008C4083" w:rsidRDefault="008C4083">
            <w:pPr>
              <w:numPr>
                <w:ilvl w:val="3"/>
                <w:numId w:val="8"/>
              </w:numPr>
              <w:spacing w:after="0" w:line="256" w:lineRule="auto"/>
              <w:rPr>
                <w:lang w:eastAsia="ja-JP"/>
              </w:rPr>
            </w:pPr>
            <w:r>
              <w:rPr>
                <w:lang w:eastAsia="ja-JP"/>
              </w:rPr>
              <w:t>Note: N PUSCH TOs should be consecutive PUSCH TOs in consecutive slots.</w:t>
            </w:r>
          </w:p>
          <w:p w14:paraId="1CEA5B9D" w14:textId="77777777" w:rsidR="008C4083" w:rsidRDefault="008C4083">
            <w:pPr>
              <w:numPr>
                <w:ilvl w:val="2"/>
                <w:numId w:val="8"/>
              </w:numPr>
              <w:spacing w:after="0" w:line="256" w:lineRule="auto"/>
              <w:rPr>
                <w:lang w:eastAsia="ja-JP"/>
              </w:rPr>
            </w:pPr>
            <w:r>
              <w:rPr>
                <w:lang w:eastAsia="ja-JP"/>
              </w:rPr>
              <w:t>FFS details, including related RRC parameters</w:t>
            </w:r>
          </w:p>
          <w:p w14:paraId="65C9624F" w14:textId="77777777" w:rsidR="008C4083" w:rsidRDefault="008C4083">
            <w:pPr>
              <w:numPr>
                <w:ilvl w:val="1"/>
                <w:numId w:val="8"/>
              </w:numPr>
              <w:spacing w:after="0" w:line="256" w:lineRule="auto"/>
              <w:rPr>
                <w:lang w:eastAsia="ja-JP"/>
              </w:rPr>
            </w:pPr>
            <w:r>
              <w:rPr>
                <w:lang w:eastAsia="ja-JP"/>
              </w:rPr>
              <w:t>Alt-C2: Follow Rel-17 single DCI scheduling multiple PUSCHs</w:t>
            </w:r>
          </w:p>
          <w:p w14:paraId="79CD6D74" w14:textId="77777777" w:rsidR="008C4083" w:rsidRDefault="008C4083">
            <w:pPr>
              <w:numPr>
                <w:ilvl w:val="2"/>
                <w:numId w:val="8"/>
              </w:numPr>
              <w:spacing w:after="0" w:line="256" w:lineRule="auto"/>
              <w:rPr>
                <w:lang w:eastAsia="ja-JP"/>
              </w:rPr>
            </w:pPr>
            <w:r>
              <w:rPr>
                <w:lang w:eastAsia="ja-JP"/>
              </w:rPr>
              <w:t xml:space="preserve">TDRA configured by </w:t>
            </w:r>
            <w:r>
              <w:rPr>
                <w:lang w:eastAsia="x-none"/>
              </w:rPr>
              <w:t>pusch-TimeDomainAllocationListForMultiPUSCH-r16 with extendedK2-r17</w:t>
            </w:r>
          </w:p>
          <w:p w14:paraId="58ECE58A" w14:textId="77777777" w:rsidR="008C4083" w:rsidRDefault="008C4083">
            <w:pPr>
              <w:numPr>
                <w:ilvl w:val="2"/>
                <w:numId w:val="8"/>
              </w:numPr>
              <w:spacing w:after="0" w:line="256" w:lineRule="auto"/>
              <w:rPr>
                <w:lang w:eastAsia="ja-JP"/>
              </w:rPr>
            </w:pPr>
            <w:r>
              <w:rPr>
                <w:lang w:eastAsia="ja-JP"/>
              </w:rPr>
              <w:t>A row of TDRA with N entries determines the time domain resources allocation of N PUSCH TOs per period</w:t>
            </w:r>
          </w:p>
          <w:p w14:paraId="132EB647" w14:textId="77777777" w:rsidR="008C4083" w:rsidRDefault="008C4083">
            <w:pPr>
              <w:numPr>
                <w:ilvl w:val="3"/>
                <w:numId w:val="8"/>
              </w:numPr>
              <w:spacing w:after="0" w:line="256" w:lineRule="auto"/>
              <w:rPr>
                <w:strike/>
                <w:lang w:eastAsia="ja-JP"/>
              </w:rPr>
            </w:pPr>
            <w:r>
              <w:rPr>
                <w:lang w:eastAsia="ja-JP"/>
              </w:rPr>
              <w:t>Note: N PUSCH TOs can be non-consecutive PUSCHs and/or in non-consecutive slots.</w:t>
            </w:r>
          </w:p>
          <w:p w14:paraId="02137ECA" w14:textId="77777777" w:rsidR="008C4083" w:rsidRPr="008C4083" w:rsidRDefault="008C4083">
            <w:pPr>
              <w:numPr>
                <w:ilvl w:val="2"/>
                <w:numId w:val="8"/>
              </w:numPr>
              <w:spacing w:after="0" w:line="256" w:lineRule="auto"/>
              <w:rPr>
                <w:lang w:eastAsia="ja-JP"/>
              </w:rPr>
            </w:pPr>
            <w:r>
              <w:rPr>
                <w:lang w:eastAsia="ja-JP"/>
              </w:rPr>
              <w:t>FFS details, including related RRC parameters</w:t>
            </w:r>
          </w:p>
        </w:tc>
      </w:tr>
    </w:tbl>
    <w:p w14:paraId="02243F07" w14:textId="0CD5BE24" w:rsidR="00941988" w:rsidRDefault="00941988" w:rsidP="00C5490C">
      <w:pPr>
        <w:rPr>
          <w:lang w:val="en-GB" w:eastAsia="zh-TW"/>
        </w:rPr>
      </w:pPr>
    </w:p>
    <w:p w14:paraId="72DBBC2A" w14:textId="1B4D464A" w:rsidR="009D45B1" w:rsidRPr="009D45B1" w:rsidRDefault="008C4083" w:rsidP="00B93E3F">
      <w:pPr>
        <w:jc w:val="both"/>
        <w:rPr>
          <w:lang w:val="en-GB" w:eastAsia="zh-TW"/>
        </w:rPr>
      </w:pPr>
      <w:r>
        <w:rPr>
          <w:lang w:val="en-GB" w:eastAsia="zh-TW"/>
        </w:rPr>
        <w:t>We share our views on these alternatives as follows:</w:t>
      </w:r>
    </w:p>
    <w:p w14:paraId="527B62F2" w14:textId="58E54A91" w:rsidR="008C4083" w:rsidRPr="008C4083" w:rsidRDefault="008C4083" w:rsidP="00B93E3F">
      <w:pPr>
        <w:jc w:val="both"/>
        <w:rPr>
          <w:lang w:val="en-GB" w:eastAsia="zh-TW"/>
        </w:rPr>
      </w:pPr>
      <w:r w:rsidRPr="008C4083">
        <w:rPr>
          <w:lang w:val="en-GB" w:eastAsia="zh-TW"/>
        </w:rPr>
        <w:lastRenderedPageBreak/>
        <w:t xml:space="preserve">Alt-A </w:t>
      </w:r>
      <w:r>
        <w:rPr>
          <w:lang w:val="en-GB" w:eastAsia="zh-TW"/>
        </w:rPr>
        <w:t>is b</w:t>
      </w:r>
      <w:r w:rsidRPr="008C4083">
        <w:rPr>
          <w:lang w:val="en-GB" w:eastAsia="zh-TW"/>
        </w:rPr>
        <w:t>ased on PUSCH repetition framework</w:t>
      </w:r>
      <w:r>
        <w:rPr>
          <w:lang w:val="en-GB" w:eastAsia="zh-TW"/>
        </w:rPr>
        <w:t xml:space="preserve"> introduced in Rel-16 NR for URLLC. </w:t>
      </w:r>
      <w:r w:rsidR="00BC7632">
        <w:rPr>
          <w:lang w:val="en-GB" w:eastAsia="zh-TW"/>
        </w:rPr>
        <w:t xml:space="preserve">Alt-A1 follows PUSCH repetition type-A whereas Alt-A2 follows PUSCH repetition type-B. In both cases, a single SLIV is determined for multiple PUSCH TOs based on TDRA configuration/signalling. </w:t>
      </w:r>
      <w:r w:rsidR="00A872C8">
        <w:rPr>
          <w:lang w:val="en-GB" w:eastAsia="zh-TW"/>
        </w:rPr>
        <w:t xml:space="preserve">Alt-A1 allows one PUSCH TO per slot while Al-tA2 can configure multiple PUSCH TOs per slot. </w:t>
      </w:r>
    </w:p>
    <w:p w14:paraId="5427EE4E" w14:textId="3D86350B" w:rsidR="00A872C8" w:rsidRDefault="00A872C8" w:rsidP="00B93E3F">
      <w:pPr>
        <w:jc w:val="both"/>
        <w:rPr>
          <w:lang w:val="en-GB" w:eastAsia="zh-TW"/>
        </w:rPr>
      </w:pPr>
      <w:r>
        <w:rPr>
          <w:lang w:val="en-GB" w:eastAsia="zh-TW"/>
        </w:rPr>
        <w:t xml:space="preserve">Alt-B follows NR-U TDRA configuration approach. There are basically two configuration parameters that determine the number of PUSCH in a slot and the number of slots for CG. </w:t>
      </w:r>
      <w:r w:rsidR="00B93E3F">
        <w:rPr>
          <w:lang w:val="en-GB" w:eastAsia="zh-TW"/>
        </w:rPr>
        <w:t xml:space="preserve">Single SLIV is determined for multiple PUSCH TOs. This approach can configure multiple PUSCH TOs in a slot. </w:t>
      </w:r>
    </w:p>
    <w:p w14:paraId="0511B364" w14:textId="356B6FC0" w:rsidR="008C4083" w:rsidRDefault="00EB2FCB" w:rsidP="00B93E3F">
      <w:pPr>
        <w:jc w:val="both"/>
        <w:rPr>
          <w:lang w:val="en-GB" w:eastAsia="zh-TW"/>
        </w:rPr>
      </w:pPr>
      <w:r>
        <w:rPr>
          <w:lang w:val="en-GB" w:eastAsia="zh-TW"/>
        </w:rPr>
        <w:t xml:space="preserve">Alt-C follows the TDRA framework based on single DCI scheduling multiple PUSCHs. </w:t>
      </w:r>
      <w:r w:rsidR="008B22C9">
        <w:rPr>
          <w:lang w:val="en-GB" w:eastAsia="zh-TW"/>
        </w:rPr>
        <w:t xml:space="preserve">Alt-C1 is based on determining PUSCH in consecutive slots while Alt-C2 is based on non-consecutive slots for each PUSCH. In both cases, one PUSCH TO is determined per slot and different multiple SLIV configurations can be associated with each PUSCH. </w:t>
      </w:r>
    </w:p>
    <w:p w14:paraId="6CFB883F" w14:textId="77777777" w:rsidR="008B22C9" w:rsidRDefault="008B22C9" w:rsidP="00B93E3F">
      <w:pPr>
        <w:jc w:val="both"/>
        <w:rPr>
          <w:lang w:val="en-GB" w:eastAsia="zh-TW"/>
        </w:rPr>
      </w:pPr>
      <w:r>
        <w:rPr>
          <w:lang w:val="en-GB" w:eastAsia="zh-TW"/>
        </w:rPr>
        <w:t xml:space="preserve">Based on the perspective of XR requirements, mini-slot level PUSCH TO allocation (i.e., type-B PUSCH mapping) is not preferred as XR video packets are large and the latency budget is not as strict as Rel-16/Rel-17 eURLLC applications. Therefore, single PUSCH TO configuration per slot is more sensible approach. On having single vs. multiple SLIVs, no clear benefit is seen with different SLIV configurations for each PUSCH. We expect UE to segment the XR video frame into multiple TBs, each of which will be transmitted using one PUSCH TO according to the multi-PUSCH CG configuration. From network perspective, configuring a single SLIV which applies to multiple PUSCH TOs should be sufficient. Another important aspect is the latency. Since each PUSCH TO is expected to carry a new TB, sufficient time should be preserved in case of HARQ re-transmission grants if gNB fails to decode the packet. So, Alt-C2 based on non-consecutive slots is not a preferred approach. </w:t>
      </w:r>
    </w:p>
    <w:p w14:paraId="17DDDE5B" w14:textId="7E8E5786" w:rsidR="008B22C9" w:rsidRDefault="008B22C9" w:rsidP="00B93E3F">
      <w:pPr>
        <w:jc w:val="both"/>
        <w:rPr>
          <w:lang w:val="en-GB" w:eastAsia="zh-TW"/>
        </w:rPr>
      </w:pPr>
      <w:r>
        <w:rPr>
          <w:lang w:val="en-GB" w:eastAsia="zh-TW"/>
        </w:rPr>
        <w:t xml:space="preserve">Based on the discussion, we propose to support Alt-A1 since it is the most suitable approach for XR requirements. Alt-C1 can also be supported if it is limited to </w:t>
      </w:r>
      <w:r w:rsidR="0045157E">
        <w:rPr>
          <w:lang w:val="en-GB" w:eastAsia="zh-TW"/>
        </w:rPr>
        <w:t xml:space="preserve">single-SLIV operation only. </w:t>
      </w:r>
    </w:p>
    <w:p w14:paraId="3E2ACBC6" w14:textId="70AECFA9" w:rsidR="009D45B1" w:rsidRDefault="009D45B1" w:rsidP="009D45B1">
      <w:pPr>
        <w:jc w:val="both"/>
        <w:rPr>
          <w:b/>
          <w:bCs/>
          <w:color w:val="000000"/>
        </w:rPr>
      </w:pPr>
      <w:r>
        <w:rPr>
          <w:b/>
          <w:bCs/>
          <w:color w:val="000000"/>
        </w:rPr>
        <w:t xml:space="preserve">Proposal 1: TDRA framework uses PUSCH repetition type-A as baseline (Alt-A1). </w:t>
      </w:r>
    </w:p>
    <w:p w14:paraId="242A406B" w14:textId="7A5B7F3E" w:rsidR="00572DD0" w:rsidRDefault="00572DD0" w:rsidP="00572DD0">
      <w:pPr>
        <w:jc w:val="both"/>
        <w:rPr>
          <w:color w:val="000000"/>
        </w:rPr>
      </w:pPr>
      <w:r w:rsidRPr="00446278">
        <w:rPr>
          <w:color w:val="000000"/>
        </w:rPr>
        <w:t>Another im</w:t>
      </w:r>
      <w:r>
        <w:rPr>
          <w:color w:val="000000"/>
        </w:rPr>
        <w:t xml:space="preserve">portant design </w:t>
      </w:r>
      <w:r w:rsidR="009D45B1">
        <w:rPr>
          <w:color w:val="000000"/>
        </w:rPr>
        <w:t xml:space="preserve">relationship </w:t>
      </w:r>
      <w:r>
        <w:rPr>
          <w:color w:val="000000"/>
        </w:rPr>
        <w:t xml:space="preserve">of multiple </w:t>
      </w:r>
      <w:r w:rsidR="009D45B1">
        <w:rPr>
          <w:color w:val="000000"/>
        </w:rPr>
        <w:t xml:space="preserve">PUSCH </w:t>
      </w:r>
      <w:r>
        <w:rPr>
          <w:color w:val="000000"/>
        </w:rPr>
        <w:t xml:space="preserve">occasions is </w:t>
      </w:r>
      <w:r w:rsidR="009D45B1">
        <w:rPr>
          <w:color w:val="000000"/>
        </w:rPr>
        <w:t xml:space="preserve">with </w:t>
      </w:r>
      <w:r>
        <w:rPr>
          <w:color w:val="000000"/>
        </w:rPr>
        <w:t xml:space="preserve">the dynamic indication of unused </w:t>
      </w:r>
      <w:r w:rsidR="009D45B1">
        <w:rPr>
          <w:color w:val="000000"/>
        </w:rPr>
        <w:t xml:space="preserve">PSUCH TOs </w:t>
      </w:r>
      <w:r>
        <w:rPr>
          <w:color w:val="000000"/>
        </w:rPr>
        <w:t xml:space="preserve">via UCI. </w:t>
      </w:r>
      <w:r w:rsidR="009D45B1">
        <w:rPr>
          <w:color w:val="000000"/>
        </w:rPr>
        <w:t xml:space="preserve">Since </w:t>
      </w:r>
      <w:r>
        <w:rPr>
          <w:color w:val="000000"/>
        </w:rPr>
        <w:t xml:space="preserve">network </w:t>
      </w:r>
      <w:r w:rsidR="009D45B1">
        <w:rPr>
          <w:color w:val="000000"/>
        </w:rPr>
        <w:t xml:space="preserve">needs sufficient time to detect and interpret </w:t>
      </w:r>
      <w:r>
        <w:rPr>
          <w:color w:val="000000"/>
        </w:rPr>
        <w:t xml:space="preserve">“unused </w:t>
      </w:r>
      <w:r w:rsidR="009D45B1">
        <w:rPr>
          <w:color w:val="000000"/>
        </w:rPr>
        <w:t xml:space="preserve">TO </w:t>
      </w:r>
      <w:r>
        <w:rPr>
          <w:color w:val="000000"/>
        </w:rPr>
        <w:t>indication” by the UE</w:t>
      </w:r>
      <w:r w:rsidR="009D45B1">
        <w:rPr>
          <w:color w:val="000000"/>
        </w:rPr>
        <w:t>, it is important to consider TDRA framework in relation to unused TO indication</w:t>
      </w:r>
      <w:r>
        <w:rPr>
          <w:color w:val="000000"/>
        </w:rPr>
        <w:t xml:space="preserve">. Since </w:t>
      </w:r>
      <w:r w:rsidR="009D45B1">
        <w:rPr>
          <w:color w:val="000000"/>
        </w:rPr>
        <w:t xml:space="preserve">the necessary </w:t>
      </w:r>
      <w:r>
        <w:rPr>
          <w:color w:val="000000"/>
        </w:rPr>
        <w:t xml:space="preserve">time gap </w:t>
      </w:r>
      <w:r w:rsidR="009D45B1">
        <w:rPr>
          <w:color w:val="000000"/>
        </w:rPr>
        <w:t xml:space="preserve">required by the gNB </w:t>
      </w:r>
      <w:r>
        <w:rPr>
          <w:color w:val="000000"/>
        </w:rPr>
        <w:t xml:space="preserve">is likely to depend on network </w:t>
      </w:r>
      <w:r w:rsidR="009D45B1">
        <w:rPr>
          <w:color w:val="000000"/>
        </w:rPr>
        <w:t>implementation details</w:t>
      </w:r>
      <w:r>
        <w:rPr>
          <w:color w:val="000000"/>
        </w:rPr>
        <w:t xml:space="preserve">, the </w:t>
      </w:r>
      <w:r w:rsidR="009D45B1">
        <w:rPr>
          <w:color w:val="000000"/>
        </w:rPr>
        <w:t xml:space="preserve">time </w:t>
      </w:r>
      <w:r>
        <w:rPr>
          <w:color w:val="000000"/>
        </w:rPr>
        <w:t xml:space="preserve">gap </w:t>
      </w:r>
      <w:r w:rsidR="009D45B1">
        <w:rPr>
          <w:color w:val="000000"/>
        </w:rPr>
        <w:t xml:space="preserve">can </w:t>
      </w:r>
      <w:r>
        <w:rPr>
          <w:color w:val="000000"/>
        </w:rPr>
        <w:t xml:space="preserve">be pre-configurable by </w:t>
      </w:r>
      <w:r w:rsidR="009D45B1">
        <w:rPr>
          <w:color w:val="000000"/>
        </w:rPr>
        <w:t>gNB</w:t>
      </w:r>
      <w:r>
        <w:rPr>
          <w:color w:val="000000"/>
        </w:rPr>
        <w:t xml:space="preserve">. </w:t>
      </w:r>
    </w:p>
    <w:p w14:paraId="232D66C2" w14:textId="73014C85" w:rsidR="009D45B1" w:rsidRDefault="009D45B1" w:rsidP="00572DD0">
      <w:pPr>
        <w:jc w:val="both"/>
        <w:rPr>
          <w:color w:val="000000"/>
        </w:rPr>
      </w:pPr>
      <w:r>
        <w:rPr>
          <w:color w:val="000000"/>
        </w:rPr>
        <w:t xml:space="preserve">So, we propose that there shall be a time gap between the first and second PUSCH TOs. The gap can be configured by gNB in number of slots. </w:t>
      </w:r>
    </w:p>
    <w:p w14:paraId="03F607D1" w14:textId="7774F9AB" w:rsidR="00572DD0" w:rsidRDefault="00572DD0" w:rsidP="00572DD0">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w:t>
      </w:r>
      <w:r w:rsidR="009D45B1">
        <w:rPr>
          <w:b/>
          <w:bCs/>
          <w:color w:val="000000"/>
        </w:rPr>
        <w:t>PUSCH TOs in number of slots</w:t>
      </w:r>
      <w:r>
        <w:rPr>
          <w:b/>
          <w:bCs/>
          <w:color w:val="000000"/>
        </w:rPr>
        <w:t xml:space="preserve">. </w:t>
      </w:r>
    </w:p>
    <w:p w14:paraId="10968038" w14:textId="77777777" w:rsidR="00572DD0" w:rsidRDefault="00572DD0" w:rsidP="00572DD0">
      <w:pPr>
        <w:jc w:val="both"/>
        <w:rPr>
          <w:b/>
          <w:bCs/>
          <w:color w:val="000000"/>
        </w:rPr>
      </w:pPr>
      <w:r>
        <w:rPr>
          <w:color w:val="000000"/>
        </w:rPr>
        <w:t>Although a time gap between the 1</w:t>
      </w:r>
      <w:r w:rsidRPr="00A84E9B">
        <w:rPr>
          <w:color w:val="000000"/>
          <w:vertAlign w:val="superscript"/>
        </w:rPr>
        <w:t>st</w:t>
      </w:r>
      <w:r>
        <w:rPr>
          <w:color w:val="000000"/>
        </w:rPr>
        <w:t xml:space="preserve"> and 2</w:t>
      </w:r>
      <w:r w:rsidRPr="00A84E9B">
        <w:rPr>
          <w:color w:val="000000"/>
          <w:vertAlign w:val="superscript"/>
        </w:rPr>
        <w:t>nd</w:t>
      </w:r>
      <w:r>
        <w:rPr>
          <w:color w:val="000000"/>
        </w:rPr>
        <w:t xml:space="preserve"> transmission occasions is desirable to guarantee sufficient time for the network to repurpose the unused occasions, it may not be desirable to have another time gap after every other transmission occasion after the first one. This is to minimize additional latency incurred in case most or all of the pre-configured transmission occasions are required for UE to transmit UL data. </w:t>
      </w:r>
      <w:r>
        <w:rPr>
          <w:bCs/>
          <w:color w:val="000000"/>
        </w:rPr>
        <w:t xml:space="preserve">We propose the following: </w:t>
      </w:r>
    </w:p>
    <w:p w14:paraId="322672E3" w14:textId="4C819CA5" w:rsidR="00572DD0" w:rsidRPr="009E382D" w:rsidRDefault="00572DD0" w:rsidP="009E382D">
      <w:pPr>
        <w:jc w:val="both"/>
        <w:rPr>
          <w:b/>
          <w:bCs/>
          <w:color w:val="000000"/>
        </w:rPr>
      </w:pPr>
      <w:bookmarkStart w:id="2" w:name="_Hlk127110976"/>
      <w:r>
        <w:rPr>
          <w:b/>
          <w:bCs/>
          <w:color w:val="000000"/>
        </w:rPr>
        <w:t xml:space="preserve">Proposal 3: </w:t>
      </w:r>
      <w:bookmarkEnd w:id="2"/>
      <w:r>
        <w:rPr>
          <w:b/>
          <w:bCs/>
          <w:color w:val="000000"/>
        </w:rPr>
        <w:t xml:space="preserve">The rest of the </w:t>
      </w:r>
      <w:r w:rsidR="009D45B1">
        <w:rPr>
          <w:b/>
          <w:bCs/>
          <w:color w:val="000000"/>
        </w:rPr>
        <w:t>PUSCH TOs from the 2</w:t>
      </w:r>
      <w:r w:rsidR="009D45B1" w:rsidRPr="009D45B1">
        <w:rPr>
          <w:b/>
          <w:bCs/>
          <w:color w:val="000000"/>
          <w:vertAlign w:val="superscript"/>
        </w:rPr>
        <w:t>nd</w:t>
      </w:r>
      <w:r w:rsidR="009D45B1">
        <w:rPr>
          <w:b/>
          <w:bCs/>
          <w:color w:val="000000"/>
        </w:rPr>
        <w:t xml:space="preserve"> TO onwards </w:t>
      </w:r>
      <w:r>
        <w:rPr>
          <w:b/>
          <w:bCs/>
          <w:color w:val="000000"/>
        </w:rPr>
        <w:t>(i.e.,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w:t>
      </w:r>
      <w:r w:rsidR="009D45B1">
        <w:rPr>
          <w:b/>
          <w:bCs/>
          <w:color w:val="000000"/>
        </w:rPr>
        <w:t xml:space="preserve"> TOs</w:t>
      </w:r>
      <w:r>
        <w:rPr>
          <w:b/>
          <w:bCs/>
          <w:color w:val="000000"/>
        </w:rPr>
        <w:t xml:space="preserve">) are assigned </w:t>
      </w:r>
      <w:r w:rsidR="009D45B1">
        <w:rPr>
          <w:b/>
          <w:bCs/>
          <w:color w:val="000000"/>
        </w:rPr>
        <w:t xml:space="preserve">in </w:t>
      </w:r>
      <w:r>
        <w:rPr>
          <w:b/>
          <w:bCs/>
          <w:color w:val="000000"/>
        </w:rPr>
        <w:t>back-to-back UL slots</w:t>
      </w:r>
      <w:r w:rsidR="009D45B1">
        <w:rPr>
          <w:b/>
          <w:bCs/>
          <w:color w:val="000000"/>
        </w:rPr>
        <w:t xml:space="preserve"> (based on Alt-A1 PUSCH repetition type-A framework as baseline).</w:t>
      </w:r>
    </w:p>
    <w:p w14:paraId="410AC2E5" w14:textId="54E3A81A" w:rsidR="00572DD0" w:rsidRDefault="00572DD0" w:rsidP="008C4083">
      <w:pPr>
        <w:rPr>
          <w:lang w:eastAsia="zh-TW"/>
        </w:rPr>
      </w:pPr>
    </w:p>
    <w:p w14:paraId="256B6820" w14:textId="2FF589A8" w:rsidR="00572DD0" w:rsidRDefault="00572DD0" w:rsidP="00572DD0">
      <w:pPr>
        <w:pStyle w:val="Heading2"/>
        <w:rPr>
          <w:lang w:eastAsia="zh-TW"/>
        </w:rPr>
      </w:pPr>
      <w:r>
        <w:rPr>
          <w:lang w:eastAsia="zh-TW"/>
        </w:rPr>
        <w:t>HARQ ID determination</w:t>
      </w:r>
    </w:p>
    <w:p w14:paraId="5572B043" w14:textId="3CD40A02" w:rsidR="006E6F4E" w:rsidRDefault="006E6F4E" w:rsidP="006E6F4E">
      <w:pPr>
        <w:rPr>
          <w:lang w:val="en-GB" w:eastAsia="zh-TW"/>
        </w:rPr>
      </w:pPr>
      <w:r>
        <w:rPr>
          <w:lang w:val="en-GB" w:eastAsia="zh-TW"/>
        </w:rPr>
        <w:t xml:space="preserve">Previous RAN1-112 meeting [3] made the following agreement on </w:t>
      </w:r>
      <w:r w:rsidR="00003073">
        <w:rPr>
          <w:lang w:val="en-GB" w:eastAsia="zh-TW"/>
        </w:rPr>
        <w:t>HARQ ID</w:t>
      </w:r>
      <w:r>
        <w:rPr>
          <w:lang w:val="en-GB" w:eastAsia="zh-TW"/>
        </w:rPr>
        <w:t xml:space="preserve">. </w:t>
      </w:r>
    </w:p>
    <w:tbl>
      <w:tblPr>
        <w:tblStyle w:val="TableGrid"/>
        <w:tblW w:w="0" w:type="auto"/>
        <w:tblLook w:val="04A0" w:firstRow="1" w:lastRow="0" w:firstColumn="1" w:lastColumn="0" w:noHBand="0" w:noVBand="1"/>
      </w:tblPr>
      <w:tblGrid>
        <w:gridCol w:w="9631"/>
      </w:tblGrid>
      <w:tr w:rsidR="006E6F4E" w14:paraId="7C24C158" w14:textId="77777777" w:rsidTr="006E6F4E">
        <w:tc>
          <w:tcPr>
            <w:tcW w:w="9631" w:type="dxa"/>
          </w:tcPr>
          <w:p w14:paraId="2FFA4DC4" w14:textId="77777777" w:rsidR="00016C08" w:rsidRDefault="00016C08" w:rsidP="00016C08">
            <w:pPr>
              <w:rPr>
                <w:u w:val="single"/>
                <w:lang w:eastAsia="ja-JP"/>
              </w:rPr>
            </w:pPr>
            <w:r>
              <w:rPr>
                <w:u w:val="single"/>
                <w:lang w:eastAsia="ja-JP"/>
              </w:rPr>
              <w:t>Conclusion</w:t>
            </w:r>
          </w:p>
          <w:p w14:paraId="080AD8DC" w14:textId="681573F3" w:rsidR="00016C08" w:rsidRPr="00016C08" w:rsidRDefault="00016C08" w:rsidP="006E6F4E">
            <w:pPr>
              <w:rPr>
                <w:rFonts w:ascii="Times" w:hAnsi="Times"/>
                <w:szCs w:val="24"/>
                <w:lang w:eastAsia="ja-JP"/>
              </w:rPr>
            </w:pPr>
            <w:r>
              <w:rPr>
                <w:lang w:eastAsia="ja-JP"/>
              </w:rPr>
              <w:t>RAN1 discusses to decide how to determine the HARQ process ID of CG PUSCHs of a multi-PUSCHs CG.</w:t>
            </w:r>
          </w:p>
          <w:p w14:paraId="239B0667" w14:textId="78E5195C" w:rsidR="006E6F4E" w:rsidRDefault="006E6F4E" w:rsidP="006E6F4E">
            <w:pPr>
              <w:rPr>
                <w:highlight w:val="green"/>
                <w:lang w:eastAsia="x-none"/>
              </w:rPr>
            </w:pPr>
            <w:r>
              <w:rPr>
                <w:highlight w:val="green"/>
                <w:lang w:eastAsia="x-none"/>
              </w:rPr>
              <w:t>Agreement</w:t>
            </w:r>
          </w:p>
          <w:p w14:paraId="0D517217" w14:textId="77777777" w:rsidR="006E6F4E" w:rsidRDefault="006E6F4E" w:rsidP="006E6F4E">
            <w:r>
              <w:t>For determination of HARQ process IDs associated to PUSCHs in multi-PUSCHs CG assuming one TB per PUSCH, consider the following alternatives:</w:t>
            </w:r>
          </w:p>
          <w:p w14:paraId="08929993" w14:textId="77777777" w:rsidR="006E6F4E" w:rsidRDefault="006E6F4E">
            <w:pPr>
              <w:numPr>
                <w:ilvl w:val="0"/>
                <w:numId w:val="9"/>
              </w:numPr>
              <w:spacing w:after="0" w:line="256" w:lineRule="auto"/>
              <w:rPr>
                <w:lang w:eastAsia="x-none"/>
              </w:rPr>
            </w:pPr>
            <w:r>
              <w:rPr>
                <w:lang w:eastAsia="x-none"/>
              </w:rPr>
              <w:t>Alt. 1:  The HARQ process ID for the first configured/valid PUSCH in a period is determined based on the legacy CG procedure when cg-RetransmissionTimer is not configured, and applying "the period duration divided by X instead of the period duration.</w:t>
            </w:r>
          </w:p>
          <w:p w14:paraId="7B1A5F3C" w14:textId="77777777" w:rsidR="006E6F4E" w:rsidRDefault="006E6F4E">
            <w:pPr>
              <w:numPr>
                <w:ilvl w:val="1"/>
                <w:numId w:val="9"/>
              </w:numPr>
              <w:spacing w:after="0" w:line="256" w:lineRule="auto"/>
              <w:rPr>
                <w:lang w:eastAsia="x-none"/>
              </w:rPr>
            </w:pPr>
            <w:r>
              <w:rPr>
                <w:lang w:eastAsia="x-none"/>
              </w:rPr>
              <w:lastRenderedPageBreak/>
              <w:t>The HARQ process ID of the remaining PUSCHs in the period is determined by incrementing the HARQ process ID of the preceding PUSCH in the period.</w:t>
            </w:r>
          </w:p>
          <w:p w14:paraId="3DC481E6" w14:textId="77777777" w:rsidR="006E6F4E" w:rsidRDefault="006E6F4E">
            <w:pPr>
              <w:numPr>
                <w:ilvl w:val="1"/>
                <w:numId w:val="9"/>
              </w:numPr>
              <w:spacing w:after="0" w:line="256" w:lineRule="auto"/>
              <w:rPr>
                <w:lang w:eastAsia="x-none"/>
              </w:rPr>
            </w:pPr>
            <w:r>
              <w:rPr>
                <w:lang w:eastAsia="x-none"/>
              </w:rPr>
              <w:t>Alt 1-1; X = 1</w:t>
            </w:r>
          </w:p>
          <w:p w14:paraId="36B82D32" w14:textId="77777777" w:rsidR="006E6F4E" w:rsidRDefault="006E6F4E">
            <w:pPr>
              <w:numPr>
                <w:ilvl w:val="1"/>
                <w:numId w:val="9"/>
              </w:numPr>
              <w:spacing w:after="0" w:line="256" w:lineRule="auto"/>
              <w:rPr>
                <w:lang w:eastAsia="x-none"/>
              </w:rPr>
            </w:pPr>
            <w:r>
              <w:rPr>
                <w:lang w:eastAsia="x-none"/>
              </w:rPr>
              <w:t>Alt 1-2: X is the number of configured PUSCHs in a period</w:t>
            </w:r>
          </w:p>
          <w:p w14:paraId="52AAAC6F" w14:textId="77777777" w:rsidR="006E6F4E" w:rsidRDefault="006E6F4E">
            <w:pPr>
              <w:numPr>
                <w:ilvl w:val="1"/>
                <w:numId w:val="9"/>
              </w:numPr>
              <w:spacing w:after="0" w:line="256" w:lineRule="auto"/>
              <w:rPr>
                <w:lang w:eastAsia="x-none"/>
              </w:rPr>
            </w:pPr>
            <w:r>
              <w:rPr>
                <w:lang w:eastAsia="x-none"/>
              </w:rPr>
              <w:t>Alt 1-3: X is provided by RRC configuration.</w:t>
            </w:r>
          </w:p>
          <w:p w14:paraId="78A5ECEC" w14:textId="77777777" w:rsidR="006E6F4E" w:rsidRDefault="006E6F4E">
            <w:pPr>
              <w:numPr>
                <w:ilvl w:val="1"/>
                <w:numId w:val="9"/>
              </w:numPr>
              <w:spacing w:after="0" w:line="256" w:lineRule="auto"/>
              <w:rPr>
                <w:color w:val="FF0000"/>
                <w:lang w:eastAsia="x-none"/>
              </w:rPr>
            </w:pPr>
            <w:r>
              <w:rPr>
                <w:color w:val="FF0000"/>
                <w:lang w:eastAsia="x-none"/>
              </w:rPr>
              <w:t>FFS details</w:t>
            </w:r>
          </w:p>
          <w:p w14:paraId="107F0855" w14:textId="77777777" w:rsidR="006E6F4E" w:rsidRDefault="006E6F4E">
            <w:pPr>
              <w:numPr>
                <w:ilvl w:val="0"/>
                <w:numId w:val="9"/>
              </w:numPr>
              <w:spacing w:after="0" w:line="256" w:lineRule="auto"/>
              <w:rPr>
                <w:lang w:eastAsia="x-none"/>
              </w:rPr>
            </w:pPr>
            <w:r>
              <w:rPr>
                <w:lang w:eastAsia="x-none"/>
              </w:rPr>
              <w:t>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746F5C3F" w14:textId="77777777" w:rsidR="006E6F4E" w:rsidRDefault="006E6F4E">
            <w:pPr>
              <w:numPr>
                <w:ilvl w:val="1"/>
                <w:numId w:val="9"/>
              </w:numPr>
              <w:spacing w:after="0" w:line="256" w:lineRule="auto"/>
              <w:rPr>
                <w:color w:val="FF0000"/>
                <w:lang w:eastAsia="x-none"/>
              </w:rPr>
            </w:pPr>
            <w:r>
              <w:rPr>
                <w:color w:val="FF0000"/>
                <w:lang w:eastAsia="x-none"/>
              </w:rPr>
              <w:t>FFS details</w:t>
            </w:r>
            <w:r>
              <w:rPr>
                <w:color w:val="FF0000"/>
                <w:lang w:eastAsia="x-none"/>
              </w:rPr>
              <w:tab/>
            </w:r>
          </w:p>
          <w:p w14:paraId="6F32E601" w14:textId="77777777" w:rsidR="006E6F4E" w:rsidRDefault="006E6F4E">
            <w:pPr>
              <w:numPr>
                <w:ilvl w:val="0"/>
                <w:numId w:val="9"/>
              </w:numPr>
              <w:spacing w:after="0" w:line="256" w:lineRule="auto"/>
              <w:rPr>
                <w:lang w:eastAsia="x-none"/>
              </w:rPr>
            </w:pPr>
            <w:r>
              <w:rPr>
                <w:lang w:eastAsia="x-none"/>
              </w:rPr>
              <w:t>Alt. 3: The HARQ process ID for the configured PUSCHs in a period is determined based on the legacy CG procedure when cg-RetransmissionTimer is not configured.</w:t>
            </w:r>
          </w:p>
          <w:p w14:paraId="0EAE9DCA" w14:textId="77777777" w:rsidR="006E6F4E" w:rsidRDefault="006E6F4E">
            <w:pPr>
              <w:numPr>
                <w:ilvl w:val="1"/>
                <w:numId w:val="9"/>
              </w:numPr>
              <w:spacing w:after="0" w:line="256" w:lineRule="auto"/>
              <w:rPr>
                <w:lang w:eastAsia="x-none"/>
              </w:rPr>
            </w:pPr>
            <w:r>
              <w:rPr>
                <w:lang w:eastAsia="x-none"/>
              </w:rPr>
              <w:t>FFS on potential enhancements different from previous alternatives</w:t>
            </w:r>
          </w:p>
          <w:p w14:paraId="5BE817BC" w14:textId="77777777" w:rsidR="006E6F4E" w:rsidRDefault="006E6F4E">
            <w:pPr>
              <w:numPr>
                <w:ilvl w:val="1"/>
                <w:numId w:val="9"/>
              </w:numPr>
              <w:spacing w:after="0" w:line="256" w:lineRule="auto"/>
              <w:rPr>
                <w:lang w:eastAsia="x-none"/>
              </w:rPr>
            </w:pPr>
            <w:r>
              <w:rPr>
                <w:lang w:eastAsia="x-none"/>
              </w:rPr>
              <w:t>Alt 3-1: Note: Same HP ID would be used for all PUSCHs within a period.</w:t>
            </w:r>
          </w:p>
          <w:p w14:paraId="71E380D4" w14:textId="77777777" w:rsidR="006E6F4E" w:rsidRDefault="006E6F4E">
            <w:pPr>
              <w:numPr>
                <w:ilvl w:val="2"/>
                <w:numId w:val="9"/>
              </w:numPr>
              <w:spacing w:after="0" w:line="256" w:lineRule="auto"/>
              <w:rPr>
                <w:color w:val="FF0000"/>
                <w:lang w:eastAsia="x-none"/>
              </w:rPr>
            </w:pPr>
            <w:r>
              <w:rPr>
                <w:color w:val="FF0000"/>
                <w:lang w:eastAsia="x-none"/>
              </w:rPr>
              <w:t>FFS details</w:t>
            </w:r>
          </w:p>
          <w:p w14:paraId="3FD236AF" w14:textId="77777777" w:rsidR="006E6F4E" w:rsidRDefault="006E6F4E">
            <w:pPr>
              <w:numPr>
                <w:ilvl w:val="1"/>
                <w:numId w:val="9"/>
              </w:numPr>
              <w:spacing w:after="0" w:line="256" w:lineRule="auto"/>
              <w:rPr>
                <w:lang w:eastAsia="x-none"/>
              </w:rPr>
            </w:pPr>
            <w:r>
              <w:rPr>
                <w:lang w:eastAsia="x-none"/>
              </w:rPr>
              <w:t>Alt 3-2: Note: Different HP ID could be used for all PUSCHs within a period.</w:t>
            </w:r>
          </w:p>
          <w:p w14:paraId="7E88A02D" w14:textId="77777777" w:rsidR="006E6F4E" w:rsidRDefault="006E6F4E">
            <w:pPr>
              <w:numPr>
                <w:ilvl w:val="2"/>
                <w:numId w:val="9"/>
              </w:numPr>
              <w:spacing w:after="0" w:line="256" w:lineRule="auto"/>
              <w:rPr>
                <w:color w:val="FF0000"/>
                <w:lang w:eastAsia="x-none"/>
              </w:rPr>
            </w:pPr>
            <w:r>
              <w:rPr>
                <w:color w:val="FF0000"/>
                <w:lang w:eastAsia="x-none"/>
              </w:rPr>
              <w:t>FFS details</w:t>
            </w:r>
          </w:p>
          <w:p w14:paraId="5A75DEEC" w14:textId="77777777" w:rsidR="006E6F4E" w:rsidRDefault="006E6F4E">
            <w:pPr>
              <w:numPr>
                <w:ilvl w:val="0"/>
                <w:numId w:val="9"/>
              </w:numPr>
              <w:spacing w:after="0" w:line="256" w:lineRule="auto"/>
              <w:rPr>
                <w:lang w:eastAsia="x-none"/>
              </w:rPr>
            </w:pPr>
            <w:r>
              <w:rPr>
                <w:lang w:eastAsia="x-none"/>
              </w:rPr>
              <w:t>Alt. 4:  The HARQ process ID for the first configured/valid PUSCH in a period is determined based on the legacy CG procedure when cg-RetransmissionTimer is not configured.</w:t>
            </w:r>
          </w:p>
          <w:p w14:paraId="76F5F83F" w14:textId="77777777" w:rsidR="006E6F4E" w:rsidRDefault="006E6F4E">
            <w:pPr>
              <w:numPr>
                <w:ilvl w:val="1"/>
                <w:numId w:val="9"/>
              </w:numPr>
              <w:spacing w:after="0" w:line="256" w:lineRule="auto"/>
              <w:rPr>
                <w:lang w:eastAsia="x-none"/>
              </w:rPr>
            </w:pPr>
            <w:r>
              <w:rPr>
                <w:lang w:eastAsia="x-none"/>
              </w:rPr>
              <w:t>The HARQ process ID of the remaining PUSCHs in the period is determined by incrementing the HARQ process ID of the preceding PUSCH in the period</w:t>
            </w:r>
          </w:p>
          <w:p w14:paraId="55417409" w14:textId="77777777" w:rsidR="006E6F4E" w:rsidRDefault="006E6F4E">
            <w:pPr>
              <w:numPr>
                <w:ilvl w:val="1"/>
                <w:numId w:val="9"/>
              </w:numPr>
              <w:spacing w:after="0" w:line="256" w:lineRule="auto"/>
              <w:rPr>
                <w:lang w:eastAsia="x-none"/>
              </w:rPr>
            </w:pPr>
            <w:r>
              <w:rPr>
                <w:lang w:eastAsia="x-none"/>
              </w:rPr>
              <w:t>FFS on potential enhancements different from previous alternatives</w:t>
            </w:r>
          </w:p>
          <w:p w14:paraId="4B0D4D84" w14:textId="77777777" w:rsidR="006E6F4E" w:rsidRDefault="006E6F4E">
            <w:pPr>
              <w:numPr>
                <w:ilvl w:val="0"/>
                <w:numId w:val="9"/>
              </w:numPr>
              <w:spacing w:after="0" w:line="256" w:lineRule="auto"/>
              <w:rPr>
                <w:lang w:eastAsia="x-none"/>
              </w:rPr>
            </w:pPr>
            <w:r>
              <w:rPr>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863AF65" w14:textId="77777777" w:rsidR="006E6F4E" w:rsidRDefault="006E6F4E">
            <w:pPr>
              <w:numPr>
                <w:ilvl w:val="1"/>
                <w:numId w:val="9"/>
              </w:numPr>
              <w:spacing w:after="0" w:line="256" w:lineRule="auto"/>
              <w:rPr>
                <w:lang w:eastAsia="x-none"/>
              </w:rPr>
            </w:pPr>
            <w:r>
              <w:rPr>
                <w:lang w:eastAsia="x-none"/>
              </w:rPr>
              <w:t>The HARQ process ID of the remaining PUSCHs in the period is determined by incrementing the HARQ process ID of the preceding PUSCH in the period</w:t>
            </w:r>
          </w:p>
          <w:p w14:paraId="034CABDB" w14:textId="77777777" w:rsidR="006E6F4E" w:rsidRDefault="006E6F4E">
            <w:pPr>
              <w:numPr>
                <w:ilvl w:val="1"/>
                <w:numId w:val="9"/>
              </w:numPr>
              <w:spacing w:after="0" w:line="256" w:lineRule="auto"/>
              <w:rPr>
                <w:color w:val="FF0000"/>
                <w:lang w:eastAsia="x-none"/>
              </w:rPr>
            </w:pPr>
            <w:r>
              <w:rPr>
                <w:color w:val="FF0000"/>
                <w:lang w:eastAsia="x-none"/>
              </w:rPr>
              <w:t>FFS details</w:t>
            </w:r>
          </w:p>
          <w:p w14:paraId="2F69B532" w14:textId="77777777" w:rsidR="006E6F4E" w:rsidRDefault="006E6F4E">
            <w:pPr>
              <w:numPr>
                <w:ilvl w:val="0"/>
                <w:numId w:val="9"/>
              </w:numPr>
              <w:spacing w:after="0" w:line="256" w:lineRule="auto"/>
              <w:rPr>
                <w:lang w:eastAsia="x-none"/>
              </w:rPr>
            </w:pPr>
            <w:r>
              <w:rPr>
                <w:lang w:eastAsia="x-none"/>
              </w:rPr>
              <w:t>Alt 6: FFS other solutions</w:t>
            </w:r>
          </w:p>
          <w:p w14:paraId="18A7E5BA" w14:textId="5370982E" w:rsidR="006E6F4E" w:rsidRPr="006E6F4E" w:rsidRDefault="006E6F4E" w:rsidP="006E6F4E">
            <w:pPr>
              <w:rPr>
                <w:lang w:eastAsia="ja-JP"/>
              </w:rPr>
            </w:pPr>
            <w:r>
              <w:rPr>
                <w:lang w:eastAsia="ja-JP"/>
              </w:rPr>
              <w:t>Note: The case of one TB map to multiple PUSCHs is not considered here.</w:t>
            </w:r>
          </w:p>
        </w:tc>
      </w:tr>
    </w:tbl>
    <w:p w14:paraId="28701617" w14:textId="77777777" w:rsidR="007E6518" w:rsidRDefault="007E6518" w:rsidP="009E382D">
      <w:pPr>
        <w:jc w:val="both"/>
        <w:rPr>
          <w:color w:val="000000"/>
        </w:rPr>
      </w:pPr>
    </w:p>
    <w:p w14:paraId="58EADE28" w14:textId="5DD41E2D" w:rsidR="009E382D" w:rsidRDefault="00DF6C52" w:rsidP="009E382D">
      <w:pPr>
        <w:jc w:val="both"/>
        <w:rPr>
          <w:color w:val="000000"/>
        </w:rPr>
      </w:pPr>
      <w:r>
        <w:rPr>
          <w:color w:val="000000"/>
        </w:rPr>
        <w:t xml:space="preserve">Based on the alternatives listed above for </w:t>
      </w:r>
      <w:r w:rsidR="009E382D">
        <w:rPr>
          <w:color w:val="000000"/>
        </w:rPr>
        <w:t xml:space="preserve">HARQ ID determination, we can </w:t>
      </w:r>
      <w:r>
        <w:rPr>
          <w:color w:val="000000"/>
        </w:rPr>
        <w:t xml:space="preserve">see that there are two types of </w:t>
      </w:r>
      <w:r w:rsidR="009E382D">
        <w:rPr>
          <w:color w:val="000000"/>
        </w:rPr>
        <w:t xml:space="preserve">possible approaches. The first </w:t>
      </w:r>
      <w:r>
        <w:rPr>
          <w:color w:val="000000"/>
        </w:rPr>
        <w:t xml:space="preserve">approach follows </w:t>
      </w:r>
      <w:r w:rsidR="009E382D">
        <w:rPr>
          <w:color w:val="000000"/>
        </w:rPr>
        <w:t xml:space="preserve">the Rel-15/Rel-16 CG HARQ ID determination approach based on a modified version of the existing formula. The second method </w:t>
      </w:r>
      <w:r>
        <w:rPr>
          <w:color w:val="000000"/>
        </w:rPr>
        <w:t xml:space="preserve">is </w:t>
      </w:r>
      <w:r w:rsidR="009E382D">
        <w:rPr>
          <w:color w:val="000000"/>
        </w:rPr>
        <w:t xml:space="preserve">based on Rel-16 NR-U CG-UCI dynamic indication approach. </w:t>
      </w:r>
    </w:p>
    <w:p w14:paraId="45598663" w14:textId="77777777" w:rsidR="009E382D" w:rsidRDefault="009E382D" w:rsidP="009E382D">
      <w:pPr>
        <w:jc w:val="both"/>
        <w:rPr>
          <w:color w:val="000000"/>
        </w:rPr>
      </w:pPr>
      <w:r>
        <w:rPr>
          <w:color w:val="000000"/>
        </w:rPr>
        <w:t>The HARQ process ID is determined in Rel-15/</w:t>
      </w:r>
      <w:r w:rsidRPr="00430B08">
        <w:rPr>
          <w:color w:val="000000"/>
        </w:rPr>
        <w:t>Rel-16 C</w:t>
      </w:r>
      <w:r>
        <w:rPr>
          <w:color w:val="000000"/>
        </w:rPr>
        <w:t xml:space="preserve">G based on a formula in MAC specifications as quoted below. From TS 38.321, clause 5.4.1, we can see: </w:t>
      </w:r>
    </w:p>
    <w:tbl>
      <w:tblPr>
        <w:tblStyle w:val="TableGrid"/>
        <w:tblW w:w="0" w:type="auto"/>
        <w:tblLook w:val="04A0" w:firstRow="1" w:lastRow="0" w:firstColumn="1" w:lastColumn="0" w:noHBand="0" w:noVBand="1"/>
      </w:tblPr>
      <w:tblGrid>
        <w:gridCol w:w="9350"/>
      </w:tblGrid>
      <w:tr w:rsidR="009E382D" w14:paraId="2CCE729D" w14:textId="77777777" w:rsidTr="002F3B21">
        <w:tc>
          <w:tcPr>
            <w:tcW w:w="9350" w:type="dxa"/>
          </w:tcPr>
          <w:p w14:paraId="16856659" w14:textId="77777777" w:rsidR="009E382D" w:rsidRDefault="009E382D" w:rsidP="002F3B21">
            <w:pPr>
              <w:overflowPunct w:val="0"/>
              <w:autoSpaceDE w:val="0"/>
              <w:autoSpaceDN w:val="0"/>
              <w:adjustRightInd w:val="0"/>
              <w:rPr>
                <w:rFonts w:eastAsia="Times New Roman"/>
                <w:noProof/>
                <w:lang w:val="en-GB" w:eastAsia="ko-KR"/>
              </w:rPr>
            </w:pPr>
            <w:r>
              <w:rPr>
                <w:rFonts w:eastAsia="Times New Roman"/>
                <w:noProof/>
                <w:lang w:val="en-GB" w:eastAsia="ko-KR"/>
              </w:rPr>
              <w:t>….</w:t>
            </w:r>
          </w:p>
          <w:p w14:paraId="16B42AC4" w14:textId="77777777" w:rsidR="009E382D" w:rsidRPr="00430B08" w:rsidRDefault="009E382D" w:rsidP="002F3B21">
            <w:pPr>
              <w:overflowPunct w:val="0"/>
              <w:autoSpaceDE w:val="0"/>
              <w:autoSpaceDN w:val="0"/>
              <w:adjustRightInd w:val="0"/>
              <w:rPr>
                <w:rFonts w:eastAsia="Times New Roman"/>
                <w:noProof/>
                <w:lang w:val="en-GB" w:eastAsia="ko-KR"/>
              </w:rPr>
            </w:pPr>
            <w:r w:rsidRPr="00430B08">
              <w:rPr>
                <w:rFonts w:eastAsia="Times New Roman"/>
                <w:noProof/>
                <w:lang w:val="en-GB" w:eastAsia="ko-KR"/>
              </w:rPr>
              <w:t xml:space="preserve">For configured uplink grants neither configured with </w:t>
            </w:r>
            <w:r w:rsidRPr="00430B08">
              <w:rPr>
                <w:rFonts w:eastAsia="Times New Roman"/>
                <w:i/>
                <w:noProof/>
                <w:lang w:val="en-GB" w:eastAsia="ko-KR"/>
              </w:rPr>
              <w:t>harq-ProcID-Offset2</w:t>
            </w:r>
            <w:r w:rsidRPr="00430B08">
              <w:rPr>
                <w:rFonts w:eastAsia="Times New Roman"/>
                <w:noProof/>
                <w:lang w:val="en-GB" w:eastAsia="ko-KR"/>
              </w:rPr>
              <w:t xml:space="preserve"> nor with </w:t>
            </w:r>
            <w:r w:rsidRPr="00430B08">
              <w:rPr>
                <w:rFonts w:eastAsia="Times New Roman"/>
                <w:i/>
                <w:noProof/>
                <w:lang w:val="en-GB" w:eastAsia="ko-KR"/>
              </w:rPr>
              <w:t>cg-RetransmissionTimer</w:t>
            </w:r>
            <w:r w:rsidRPr="00430B08">
              <w:rPr>
                <w:rFonts w:eastAsia="Times New Roman"/>
                <w:noProof/>
                <w:lang w:val="en-GB" w:eastAsia="ko-KR"/>
              </w:rPr>
              <w:t>, the HARQ Process ID associated with the first symbol of a UL transmission is derived from the following equation:</w:t>
            </w:r>
          </w:p>
          <w:p w14:paraId="18D97128" w14:textId="77777777" w:rsidR="009E382D" w:rsidRPr="00430B08" w:rsidRDefault="009E382D" w:rsidP="002F3B21">
            <w:pPr>
              <w:keepLines/>
              <w:tabs>
                <w:tab w:val="center" w:pos="4536"/>
                <w:tab w:val="right" w:pos="9072"/>
              </w:tabs>
              <w:overflowPunct w:val="0"/>
              <w:autoSpaceDE w:val="0"/>
              <w:autoSpaceDN w:val="0"/>
              <w:adjustRightInd w:val="0"/>
              <w:rPr>
                <w:rFonts w:eastAsia="Times New Roman"/>
                <w:noProof/>
                <w:lang w:val="en-GB" w:eastAsia="ko-KR"/>
              </w:rPr>
            </w:pPr>
            <w:r w:rsidRPr="00430B08">
              <w:rPr>
                <w:rFonts w:eastAsia="Times New Roman"/>
                <w:noProof/>
                <w:lang w:val="en-GB" w:eastAsia="ko-KR"/>
              </w:rPr>
              <w:tab/>
            </w:r>
            <w:r w:rsidRPr="00430B08">
              <w:rPr>
                <w:rFonts w:eastAsia="Times New Roman"/>
                <w:noProof/>
                <w:highlight w:val="yellow"/>
                <w:lang w:val="en-GB" w:eastAsia="ko-KR"/>
              </w:rPr>
              <w:t>HARQ Process ID = [floor(CURRENT_symbol/</w:t>
            </w:r>
            <w:r w:rsidRPr="00430B08">
              <w:rPr>
                <w:rFonts w:eastAsia="Times New Roman"/>
                <w:i/>
                <w:noProof/>
                <w:highlight w:val="yellow"/>
                <w:lang w:val="en-GB" w:eastAsia="ko-KR"/>
              </w:rPr>
              <w:t>periodicity</w:t>
            </w:r>
            <w:r w:rsidRPr="00430B08">
              <w:rPr>
                <w:rFonts w:eastAsia="Times New Roman"/>
                <w:noProof/>
                <w:highlight w:val="yellow"/>
                <w:lang w:val="en-GB" w:eastAsia="ko-KR"/>
              </w:rPr>
              <w:t xml:space="preserve">)] modulo </w:t>
            </w:r>
            <w:r w:rsidRPr="00430B08">
              <w:rPr>
                <w:rFonts w:eastAsia="Times New Roman"/>
                <w:i/>
                <w:noProof/>
                <w:highlight w:val="yellow"/>
                <w:lang w:val="en-GB" w:eastAsia="ko-KR"/>
              </w:rPr>
              <w:t>nrofHARQ-Processes</w:t>
            </w:r>
          </w:p>
          <w:p w14:paraId="68D6B7BD" w14:textId="77777777" w:rsidR="009E382D" w:rsidRPr="00430B08" w:rsidRDefault="009E382D" w:rsidP="002F3B21">
            <w:pPr>
              <w:overflowPunct w:val="0"/>
              <w:autoSpaceDE w:val="0"/>
              <w:autoSpaceDN w:val="0"/>
              <w:adjustRightInd w:val="0"/>
              <w:rPr>
                <w:rFonts w:eastAsia="Yu Mincho"/>
                <w:noProof/>
                <w:lang w:val="en-GB" w:eastAsia="ko-KR"/>
              </w:rPr>
            </w:pPr>
            <w:r w:rsidRPr="00430B08">
              <w:rPr>
                <w:rFonts w:eastAsia="Times New Roman"/>
                <w:noProof/>
                <w:lang w:val="en-GB" w:eastAsia="ko-KR"/>
              </w:rPr>
              <w:t xml:space="preserve">For configured uplink grants with </w:t>
            </w:r>
            <w:r w:rsidRPr="00430B08">
              <w:rPr>
                <w:rFonts w:eastAsia="Times New Roman"/>
                <w:i/>
                <w:noProof/>
                <w:lang w:val="en-GB" w:eastAsia="ko-KR"/>
              </w:rPr>
              <w:t>harq-ProcID-Offset2</w:t>
            </w:r>
            <w:r w:rsidRPr="00430B08">
              <w:rPr>
                <w:rFonts w:eastAsia="Times New Roman"/>
                <w:noProof/>
                <w:lang w:val="en-GB" w:eastAsia="ko-KR"/>
              </w:rPr>
              <w:t>, the HARQ Process ID associated with the first symbol of a UL transmission is derived from the following equation:</w:t>
            </w:r>
          </w:p>
          <w:p w14:paraId="1053ADF2" w14:textId="77777777" w:rsidR="009E382D" w:rsidRPr="00430B08" w:rsidRDefault="009E382D" w:rsidP="002F3B21">
            <w:pPr>
              <w:keepLines/>
              <w:tabs>
                <w:tab w:val="center" w:pos="4536"/>
                <w:tab w:val="right" w:pos="9072"/>
              </w:tabs>
              <w:overflowPunct w:val="0"/>
              <w:autoSpaceDE w:val="0"/>
              <w:autoSpaceDN w:val="0"/>
              <w:adjustRightInd w:val="0"/>
              <w:rPr>
                <w:rFonts w:eastAsia="Times New Roman"/>
                <w:i/>
                <w:noProof/>
                <w:lang w:val="en-GB" w:eastAsia="ko-KR"/>
              </w:rPr>
            </w:pPr>
            <w:r w:rsidRPr="00430B08">
              <w:rPr>
                <w:rFonts w:eastAsia="Times New Roman"/>
                <w:noProof/>
                <w:lang w:val="en-GB" w:eastAsia="ko-KR"/>
              </w:rPr>
              <w:tab/>
              <w:t xml:space="preserve">HARQ Process ID = [floor(CURRENT_symbol / </w:t>
            </w:r>
            <w:r w:rsidRPr="00430B08">
              <w:rPr>
                <w:rFonts w:eastAsia="Times New Roman"/>
                <w:i/>
                <w:noProof/>
                <w:lang w:val="en-GB" w:eastAsia="ko-KR"/>
              </w:rPr>
              <w:t>periodicity</w:t>
            </w:r>
            <w:r w:rsidRPr="00430B08">
              <w:rPr>
                <w:rFonts w:eastAsia="Times New Roman"/>
                <w:noProof/>
                <w:lang w:val="en-GB" w:eastAsia="ko-KR"/>
              </w:rPr>
              <w:t xml:space="preserve">)] modulo </w:t>
            </w:r>
            <w:r w:rsidRPr="00430B08">
              <w:rPr>
                <w:rFonts w:eastAsia="Times New Roman"/>
                <w:i/>
                <w:noProof/>
                <w:lang w:val="en-GB" w:eastAsia="ko-KR"/>
              </w:rPr>
              <w:t>nrofHARQ-Processes</w:t>
            </w:r>
            <w:r w:rsidRPr="00430B08">
              <w:rPr>
                <w:rFonts w:eastAsia="Times New Roman"/>
                <w:noProof/>
                <w:lang w:val="en-GB" w:eastAsia="ko-KR"/>
              </w:rPr>
              <w:t xml:space="preserve"> + </w:t>
            </w:r>
            <w:r w:rsidRPr="00430B08">
              <w:rPr>
                <w:rFonts w:eastAsia="Times New Roman"/>
                <w:i/>
                <w:noProof/>
                <w:lang w:val="en-GB" w:eastAsia="ko-KR"/>
              </w:rPr>
              <w:t>harq-ProcID-Offset2</w:t>
            </w:r>
          </w:p>
          <w:p w14:paraId="7544E00C" w14:textId="77777777" w:rsidR="009E382D" w:rsidRDefault="009E382D" w:rsidP="002F3B21">
            <w:pPr>
              <w:jc w:val="both"/>
              <w:rPr>
                <w:rFonts w:eastAsia="Times New Roman"/>
                <w:noProof/>
                <w:lang w:val="en-GB" w:eastAsia="ko-KR"/>
              </w:rPr>
            </w:pPr>
            <w:r w:rsidRPr="00430B08">
              <w:rPr>
                <w:rFonts w:eastAsia="Times New Roman"/>
                <w:noProof/>
                <w:lang w:val="en-GB" w:eastAsia="ko-KR"/>
              </w:rPr>
              <w:t xml:space="preserve">where CURRENT_symbol = (SFN × </w:t>
            </w:r>
            <w:r w:rsidRPr="00430B08">
              <w:rPr>
                <w:rFonts w:eastAsia="Times New Roman"/>
                <w:i/>
                <w:noProof/>
                <w:lang w:val="en-GB" w:eastAsia="ko-KR"/>
              </w:rPr>
              <w:t>numberOfSlotsPerFrame</w:t>
            </w:r>
            <w:r w:rsidRPr="00430B08">
              <w:rPr>
                <w:rFonts w:eastAsia="Times New Roman"/>
                <w:noProof/>
                <w:lang w:val="en-GB" w:eastAsia="ko-KR"/>
              </w:rPr>
              <w:t xml:space="preserve"> × </w:t>
            </w:r>
            <w:r w:rsidRPr="00430B08">
              <w:rPr>
                <w:rFonts w:eastAsia="Times New Roman"/>
                <w:i/>
                <w:noProof/>
                <w:lang w:val="en-GB" w:eastAsia="ko-KR"/>
              </w:rPr>
              <w:t>numberOfSymbolsPerSlot</w:t>
            </w:r>
            <w:r w:rsidRPr="00430B08">
              <w:rPr>
                <w:rFonts w:eastAsia="Times New Roman"/>
                <w:noProof/>
                <w:lang w:val="en-GB" w:eastAsia="ko-KR"/>
              </w:rPr>
              <w:t xml:space="preserve"> + slot number in the frame × </w:t>
            </w:r>
            <w:r w:rsidRPr="00430B08">
              <w:rPr>
                <w:rFonts w:eastAsia="Times New Roman"/>
                <w:i/>
                <w:noProof/>
                <w:lang w:val="en-GB" w:eastAsia="ko-KR"/>
              </w:rPr>
              <w:t>numberOfSymbolsPerSlot</w:t>
            </w:r>
            <w:r w:rsidRPr="00430B08">
              <w:rPr>
                <w:rFonts w:eastAsia="Times New Roman"/>
                <w:noProof/>
                <w:lang w:val="en-GB" w:eastAsia="ko-KR"/>
              </w:rPr>
              <w:t xml:space="preserve"> + symbol number in the slot), and </w:t>
            </w:r>
            <w:r w:rsidRPr="00430B08">
              <w:rPr>
                <w:rFonts w:eastAsia="Times New Roman"/>
                <w:i/>
                <w:noProof/>
                <w:lang w:val="en-GB" w:eastAsia="ko-KR"/>
              </w:rPr>
              <w:t>numberOfSlotsPerFrame</w:t>
            </w:r>
            <w:r w:rsidRPr="00430B08">
              <w:rPr>
                <w:rFonts w:eastAsia="Times New Roman"/>
                <w:noProof/>
                <w:lang w:val="en-GB" w:eastAsia="ko-KR"/>
              </w:rPr>
              <w:t xml:space="preserve"> and </w:t>
            </w:r>
            <w:r w:rsidRPr="00430B08">
              <w:rPr>
                <w:rFonts w:eastAsia="Times New Roman"/>
                <w:i/>
                <w:noProof/>
                <w:lang w:val="en-GB" w:eastAsia="ko-KR"/>
              </w:rPr>
              <w:t>numberOfSymbolsPerSlot</w:t>
            </w:r>
            <w:r w:rsidRPr="00430B08">
              <w:rPr>
                <w:rFonts w:eastAsia="Times New Roman"/>
                <w:noProof/>
                <w:lang w:val="en-GB" w:eastAsia="ko-KR"/>
              </w:rPr>
              <w:t xml:space="preserve"> refer to the number of consecutive slots per frame and the number of consecutive symbols per slot, respectively as specified in TS 38.211 [8].</w:t>
            </w:r>
          </w:p>
          <w:p w14:paraId="6E5422F8" w14:textId="77777777" w:rsidR="009E382D" w:rsidRDefault="009E382D" w:rsidP="002F3B21">
            <w:pPr>
              <w:jc w:val="both"/>
              <w:rPr>
                <w:color w:val="000000"/>
              </w:rPr>
            </w:pPr>
            <w:r>
              <w:rPr>
                <w:rFonts w:eastAsia="Times New Roman"/>
                <w:noProof/>
                <w:lang w:val="en-GB" w:eastAsia="ko-KR"/>
              </w:rPr>
              <w:t>….</w:t>
            </w:r>
          </w:p>
        </w:tc>
      </w:tr>
    </w:tbl>
    <w:p w14:paraId="070FC7E1" w14:textId="77777777" w:rsidR="009E382D" w:rsidRDefault="009E382D" w:rsidP="009E382D">
      <w:pPr>
        <w:jc w:val="both"/>
        <w:rPr>
          <w:color w:val="000000"/>
        </w:rPr>
      </w:pPr>
    </w:p>
    <w:p w14:paraId="0373CA39" w14:textId="5FEDFD97" w:rsidR="009E382D" w:rsidRPr="006A4F9C" w:rsidRDefault="009E382D" w:rsidP="009E382D">
      <w:pPr>
        <w:jc w:val="both"/>
        <w:rPr>
          <w:color w:val="000000"/>
        </w:rPr>
      </w:pPr>
      <w:r>
        <w:rPr>
          <w:color w:val="000000"/>
        </w:rPr>
        <w:lastRenderedPageBreak/>
        <w:t xml:space="preserve">The formula above assigns HARQ process ID for each PUSCH occasion with the assumption that there is only one occasion in each CG period. With R18 multiple transmission occasions in a single CG period, the same formula may need to be modified to accommodate multiple PUSCH occasions wherein different TBs can be transmitted. </w:t>
      </w:r>
    </w:p>
    <w:p w14:paraId="0C21AB20" w14:textId="2A5B77D9" w:rsidR="009E382D" w:rsidRPr="006A4F9C" w:rsidRDefault="009E382D" w:rsidP="009E382D">
      <w:pPr>
        <w:jc w:val="both"/>
        <w:rPr>
          <w:b/>
          <w:bCs/>
          <w:color w:val="000000"/>
        </w:rPr>
      </w:pPr>
      <w:r>
        <w:rPr>
          <w:b/>
          <w:i/>
          <w:iCs/>
        </w:rPr>
        <w:t xml:space="preserve">Observation </w:t>
      </w:r>
      <w:r w:rsidR="00567249">
        <w:rPr>
          <w:b/>
          <w:i/>
          <w:iCs/>
        </w:rPr>
        <w:t>2</w:t>
      </w:r>
      <w:r w:rsidRPr="0093035F">
        <w:rPr>
          <w:b/>
          <w:i/>
          <w:iCs/>
        </w:rPr>
        <w:t xml:space="preserve">: </w:t>
      </w:r>
      <w:r>
        <w:rPr>
          <w:bCs/>
          <w:i/>
          <w:iCs/>
        </w:rPr>
        <w:t xml:space="preserve">Existing HARQ process ID determination formula in TS38.321 </w:t>
      </w:r>
      <w:r w:rsidR="00AA7BEE">
        <w:rPr>
          <w:bCs/>
          <w:i/>
          <w:iCs/>
        </w:rPr>
        <w:t xml:space="preserve">does not </w:t>
      </w:r>
      <w:r>
        <w:rPr>
          <w:bCs/>
          <w:i/>
          <w:iCs/>
        </w:rPr>
        <w:t>work with multiple PUSCH transmission occasions</w:t>
      </w:r>
      <w:r w:rsidR="00AA7BEE">
        <w:rPr>
          <w:bCs/>
          <w:i/>
          <w:iCs/>
        </w:rPr>
        <w:t xml:space="preserve"> as it does not assign different HARQ IDs for each PUSCH within one single GCG period. </w:t>
      </w:r>
    </w:p>
    <w:p w14:paraId="02AEA9DE" w14:textId="0EB0EE2B" w:rsidR="009E382D" w:rsidRDefault="009E382D" w:rsidP="009E382D">
      <w:pPr>
        <w:jc w:val="both"/>
        <w:rPr>
          <w:color w:val="000000"/>
        </w:rPr>
      </w:pPr>
      <w:r>
        <w:rPr>
          <w:color w:val="000000"/>
        </w:rPr>
        <w:t xml:space="preserve">The second </w:t>
      </w:r>
      <w:r w:rsidR="00AA7BEE">
        <w:rPr>
          <w:color w:val="000000"/>
        </w:rPr>
        <w:t xml:space="preserve">type of approach is based on </w:t>
      </w:r>
      <w:r>
        <w:rPr>
          <w:color w:val="000000"/>
        </w:rPr>
        <w:t>determi</w:t>
      </w:r>
      <w:r w:rsidR="00AA7BEE">
        <w:rPr>
          <w:color w:val="000000"/>
        </w:rPr>
        <w:t>ning</w:t>
      </w:r>
      <w:r>
        <w:rPr>
          <w:color w:val="000000"/>
        </w:rPr>
        <w:t xml:space="preserve"> HARQ process ID </w:t>
      </w:r>
      <w:r w:rsidR="00AA7BEE">
        <w:rPr>
          <w:color w:val="000000"/>
        </w:rPr>
        <w:t xml:space="preserve">by following </w:t>
      </w:r>
      <w:r>
        <w:rPr>
          <w:color w:val="000000"/>
        </w:rPr>
        <w:t xml:space="preserve">Rel-16 NR-U CG-UCI indication with </w:t>
      </w:r>
      <w:r w:rsidR="00AA7BEE">
        <w:rPr>
          <w:color w:val="000000"/>
        </w:rPr>
        <w:t xml:space="preserve">the </w:t>
      </w:r>
      <w:r>
        <w:rPr>
          <w:color w:val="000000"/>
        </w:rPr>
        <w:t xml:space="preserve">UE implementation-based selection of HARQ process ID. Then, the selected HARQ process ID </w:t>
      </w:r>
      <w:r w:rsidR="00AA7BEE">
        <w:rPr>
          <w:color w:val="000000"/>
        </w:rPr>
        <w:t xml:space="preserve">by UE is signaled </w:t>
      </w:r>
      <w:r>
        <w:rPr>
          <w:color w:val="000000"/>
        </w:rPr>
        <w:t>dynamically in the UCI</w:t>
      </w:r>
      <w:r w:rsidR="00AA7BEE">
        <w:rPr>
          <w:color w:val="000000"/>
        </w:rPr>
        <w:t xml:space="preserve"> in an explicit field. The CG-UCI is multiplexed </w:t>
      </w:r>
      <w:r>
        <w:rPr>
          <w:color w:val="000000"/>
        </w:rPr>
        <w:t xml:space="preserve">in every CG PUSCH. </w:t>
      </w:r>
    </w:p>
    <w:p w14:paraId="01B768D1" w14:textId="77777777" w:rsidR="009E382D" w:rsidRDefault="009E382D" w:rsidP="009E382D">
      <w:pPr>
        <w:jc w:val="both"/>
        <w:rPr>
          <w:color w:val="000000"/>
        </w:rPr>
      </w:pPr>
      <w:r>
        <w:rPr>
          <w:color w:val="000000"/>
        </w:rPr>
        <w:t xml:space="preserve">The CG-UCI fields are defined in TS 38.212 [5], clause 6.3.2.1.3. where we can find: </w:t>
      </w:r>
    </w:p>
    <w:tbl>
      <w:tblPr>
        <w:tblStyle w:val="TableGrid"/>
        <w:tblW w:w="0" w:type="auto"/>
        <w:tblLook w:val="04A0" w:firstRow="1" w:lastRow="0" w:firstColumn="1" w:lastColumn="0" w:noHBand="0" w:noVBand="1"/>
      </w:tblPr>
      <w:tblGrid>
        <w:gridCol w:w="9440"/>
      </w:tblGrid>
      <w:tr w:rsidR="009E382D" w14:paraId="719A4CF6" w14:textId="77777777" w:rsidTr="002F3B21">
        <w:tc>
          <w:tcPr>
            <w:tcW w:w="9350" w:type="dxa"/>
          </w:tcPr>
          <w:p w14:paraId="743CD21F" w14:textId="77777777" w:rsidR="009E382D" w:rsidRDefault="009E382D" w:rsidP="002F3B21">
            <w:pPr>
              <w:jc w:val="both"/>
              <w:rPr>
                <w:color w:val="000000"/>
              </w:rPr>
            </w:pPr>
            <w:r>
              <w:rPr>
                <w:color w:val="000000"/>
              </w:rPr>
              <w:t>….</w:t>
            </w:r>
          </w:p>
          <w:p w14:paraId="5C55E8F0" w14:textId="77777777" w:rsidR="009E382D" w:rsidRPr="006B2450" w:rsidRDefault="009E382D" w:rsidP="002F3B21">
            <w:pPr>
              <w:keepNext/>
              <w:keepLines/>
              <w:spacing w:before="60"/>
              <w:jc w:val="center"/>
              <w:rPr>
                <w:rFonts w:ascii="Arial" w:eastAsia="DengXian" w:hAnsi="Arial"/>
                <w:b/>
                <w:lang w:val="en-GB"/>
              </w:rPr>
            </w:pPr>
            <w:r w:rsidRPr="006B2450">
              <w:rPr>
                <w:rFonts w:ascii="Arial" w:eastAsia="DengXian" w:hAnsi="Arial"/>
                <w:b/>
                <w:lang w:val="en-GB"/>
              </w:rPr>
              <w:t xml:space="preserve">Table </w:t>
            </w:r>
            <w:r w:rsidRPr="006B2450">
              <w:rPr>
                <w:rFonts w:ascii="Arial" w:eastAsia="SimSun" w:hAnsi="Arial" w:hint="eastAsia"/>
                <w:b/>
                <w:lang w:val="en-GB" w:eastAsia="zh-CN"/>
              </w:rPr>
              <w:t>6.3.2.1.</w:t>
            </w:r>
            <w:r w:rsidRPr="006B2450">
              <w:rPr>
                <w:rFonts w:ascii="Arial" w:eastAsia="SimSun" w:hAnsi="Arial"/>
                <w:b/>
                <w:lang w:val="en-GB" w:eastAsia="zh-CN"/>
              </w:rPr>
              <w:t>3</w:t>
            </w:r>
            <w:r w:rsidRPr="006B2450">
              <w:rPr>
                <w:rFonts w:ascii="Arial" w:eastAsia="DengXian" w:hAnsi="Arial"/>
                <w:b/>
                <w:lang w:val="en-GB"/>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9E382D" w:rsidRPr="006B2450" w14:paraId="7AC07A32" w14:textId="77777777" w:rsidTr="002F3B21">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D6374C" w14:textId="77777777" w:rsidR="009E382D" w:rsidRPr="006B2450" w:rsidRDefault="009E382D" w:rsidP="002F3B21">
                  <w:pPr>
                    <w:keepNext/>
                    <w:keepLines/>
                    <w:jc w:val="center"/>
                    <w:rPr>
                      <w:rFonts w:ascii="Arial" w:eastAsia="DengXian" w:hAnsi="Arial"/>
                      <w:b/>
                      <w:sz w:val="18"/>
                      <w:lang w:val="en-GB"/>
                    </w:rPr>
                  </w:pPr>
                  <w:r w:rsidRPr="006B2450">
                    <w:rPr>
                      <w:rFonts w:ascii="Arial" w:eastAsia="DengXian" w:hAnsi="Arial"/>
                      <w:b/>
                      <w:sz w:val="18"/>
                      <w:lang w:val="en-GB"/>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3143EF8" w14:textId="77777777" w:rsidR="009E382D" w:rsidRPr="006B2450" w:rsidRDefault="009E382D" w:rsidP="002F3B21">
                  <w:pPr>
                    <w:keepNext/>
                    <w:keepLines/>
                    <w:jc w:val="center"/>
                    <w:rPr>
                      <w:rFonts w:ascii="Arial" w:eastAsia="DengXian" w:hAnsi="Arial"/>
                      <w:b/>
                      <w:sz w:val="18"/>
                      <w:lang w:val="en-GB"/>
                    </w:rPr>
                  </w:pPr>
                  <w:r w:rsidRPr="006B2450">
                    <w:rPr>
                      <w:rFonts w:ascii="Arial" w:eastAsia="DengXian" w:hAnsi="Arial"/>
                      <w:b/>
                      <w:sz w:val="18"/>
                      <w:lang w:val="en-GB"/>
                    </w:rPr>
                    <w:t>Bitwidth</w:t>
                  </w:r>
                </w:p>
              </w:tc>
            </w:tr>
            <w:tr w:rsidR="009E382D" w:rsidRPr="006B2450" w14:paraId="5715DAB0" w14:textId="77777777" w:rsidTr="002F3B21">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CC2A8" w14:textId="77777777" w:rsidR="009E382D" w:rsidRPr="006B2450" w:rsidRDefault="009E382D" w:rsidP="002F3B21">
                  <w:pPr>
                    <w:keepNext/>
                    <w:jc w:val="center"/>
                    <w:rPr>
                      <w:rFonts w:ascii="Arial" w:eastAsia="Calibri" w:hAnsi="Arial" w:cs="Arial"/>
                      <w:sz w:val="18"/>
                      <w:szCs w:val="18"/>
                      <w:lang w:val="de-DE"/>
                    </w:rPr>
                  </w:pPr>
                  <w:r w:rsidRPr="006B2450">
                    <w:rPr>
                      <w:rFonts w:ascii="Arial" w:eastAsia="Calibri" w:hAnsi="Arial" w:cs="Arial"/>
                      <w:sz w:val="18"/>
                      <w:szCs w:val="18"/>
                      <w:lang w:val="en-GB"/>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46F7C" w14:textId="77777777" w:rsidR="009E382D" w:rsidRPr="006B2450" w:rsidRDefault="009E382D" w:rsidP="002F3B21">
                  <w:pPr>
                    <w:keepNext/>
                    <w:jc w:val="center"/>
                    <w:rPr>
                      <w:rFonts w:ascii="Arial" w:eastAsia="Calibri" w:hAnsi="Arial" w:cs="Arial"/>
                      <w:sz w:val="18"/>
                      <w:szCs w:val="18"/>
                      <w:lang w:val="en-GB"/>
                    </w:rPr>
                  </w:pPr>
                  <w:r w:rsidRPr="006B2450">
                    <w:rPr>
                      <w:rFonts w:ascii="Arial" w:eastAsia="Calibri" w:hAnsi="Arial" w:cs="Arial"/>
                      <w:sz w:val="18"/>
                      <w:szCs w:val="18"/>
                      <w:lang w:val="de-DE"/>
                    </w:rPr>
                    <w:t>4</w:t>
                  </w:r>
                </w:p>
              </w:tc>
            </w:tr>
            <w:tr w:rsidR="009E382D" w:rsidRPr="006B2450" w14:paraId="1B64E415" w14:textId="77777777" w:rsidTr="002F3B21">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3687A" w14:textId="77777777" w:rsidR="009E382D" w:rsidRPr="006B2450" w:rsidRDefault="009E382D" w:rsidP="002F3B21">
                  <w:pPr>
                    <w:keepNext/>
                    <w:jc w:val="center"/>
                    <w:rPr>
                      <w:rFonts w:ascii="Arial" w:eastAsia="Calibri" w:hAnsi="Arial" w:cs="Arial"/>
                      <w:sz w:val="18"/>
                      <w:szCs w:val="18"/>
                      <w:lang w:val="en-GB"/>
                    </w:rPr>
                  </w:pPr>
                  <w:r w:rsidRPr="006B2450">
                    <w:rPr>
                      <w:rFonts w:ascii="Arial" w:eastAsia="Calibri" w:hAnsi="Arial" w:cs="Arial"/>
                      <w:sz w:val="18"/>
                      <w:szCs w:val="18"/>
                      <w:lang w:val="en-GB"/>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C08A7" w14:textId="77777777" w:rsidR="009E382D" w:rsidRPr="006B2450" w:rsidRDefault="009E382D" w:rsidP="002F3B21">
                  <w:pPr>
                    <w:keepNext/>
                    <w:jc w:val="center"/>
                    <w:rPr>
                      <w:rFonts w:ascii="Arial" w:eastAsia="Calibri" w:hAnsi="Arial" w:cs="Arial"/>
                      <w:sz w:val="18"/>
                      <w:szCs w:val="18"/>
                      <w:lang w:val="en-GB"/>
                    </w:rPr>
                  </w:pPr>
                  <w:r w:rsidRPr="006B2450">
                    <w:rPr>
                      <w:rFonts w:ascii="Arial" w:eastAsia="Calibri" w:hAnsi="Arial" w:cs="Arial"/>
                      <w:sz w:val="18"/>
                      <w:szCs w:val="18"/>
                      <w:lang w:val="en-GB"/>
                    </w:rPr>
                    <w:t>2</w:t>
                  </w:r>
                </w:p>
              </w:tc>
            </w:tr>
            <w:tr w:rsidR="009E382D" w:rsidRPr="006B2450" w14:paraId="22EA6AA6" w14:textId="77777777" w:rsidTr="002F3B21">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EC563" w14:textId="77777777" w:rsidR="009E382D" w:rsidRPr="006B2450" w:rsidRDefault="009E382D" w:rsidP="002F3B21">
                  <w:pPr>
                    <w:keepNext/>
                    <w:jc w:val="center"/>
                    <w:rPr>
                      <w:rFonts w:ascii="Arial" w:eastAsia="Calibri" w:hAnsi="Arial" w:cs="Arial"/>
                      <w:sz w:val="18"/>
                      <w:szCs w:val="18"/>
                      <w:lang w:val="en-GB"/>
                    </w:rPr>
                  </w:pPr>
                  <w:r w:rsidRPr="006B2450">
                    <w:rPr>
                      <w:rFonts w:ascii="Arial" w:eastAsia="Calibri" w:hAnsi="Arial" w:cs="Arial"/>
                      <w:sz w:val="18"/>
                      <w:szCs w:val="18"/>
                      <w:lang w:val="en-GB"/>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70C94" w14:textId="77777777" w:rsidR="009E382D" w:rsidRPr="006B2450" w:rsidRDefault="009E382D" w:rsidP="002F3B21">
                  <w:pPr>
                    <w:keepNext/>
                    <w:jc w:val="center"/>
                    <w:rPr>
                      <w:rFonts w:ascii="Arial" w:eastAsia="Calibri" w:hAnsi="Arial" w:cs="Arial"/>
                      <w:sz w:val="18"/>
                      <w:szCs w:val="18"/>
                      <w:lang w:val="en-GB"/>
                    </w:rPr>
                  </w:pPr>
                  <w:r w:rsidRPr="006B2450">
                    <w:rPr>
                      <w:rFonts w:ascii="Arial" w:eastAsia="Calibri" w:hAnsi="Arial" w:cs="Arial"/>
                      <w:sz w:val="18"/>
                      <w:szCs w:val="18"/>
                      <w:lang w:val="en-GB"/>
                    </w:rPr>
                    <w:t>1</w:t>
                  </w:r>
                </w:p>
              </w:tc>
            </w:tr>
            <w:tr w:rsidR="009E382D" w:rsidRPr="006B2450" w14:paraId="7D9C5DCE" w14:textId="77777777" w:rsidTr="002F3B21">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A36D4" w14:textId="77777777" w:rsidR="009E382D" w:rsidRPr="006B2450" w:rsidRDefault="009E382D" w:rsidP="002F3B21">
                  <w:pPr>
                    <w:keepNext/>
                    <w:jc w:val="center"/>
                    <w:rPr>
                      <w:rFonts w:ascii="Arial" w:eastAsia="Calibri" w:hAnsi="Arial" w:cs="Arial"/>
                      <w:sz w:val="18"/>
                      <w:szCs w:val="18"/>
                      <w:lang w:val="de-DE"/>
                    </w:rPr>
                  </w:pPr>
                  <w:r w:rsidRPr="006B2450">
                    <w:rPr>
                      <w:rFonts w:ascii="Arial" w:eastAsia="Calibri" w:hAnsi="Arial" w:cs="Arial"/>
                      <w:sz w:val="18"/>
                      <w:szCs w:val="18"/>
                      <w:lang w:val="en-GB"/>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0E6124C" w14:textId="77777777" w:rsidR="009E382D" w:rsidRPr="006B2450" w:rsidRDefault="00000000" w:rsidP="002F3B21">
                  <w:pPr>
                    <w:keepNext/>
                    <w:rPr>
                      <w:rFonts w:eastAsia="DengXian"/>
                      <w:i/>
                      <w:sz w:val="18"/>
                      <w:szCs w:val="18"/>
                      <w:lang w:val="en-GB"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m:rPr>
                                <m:sty m:val="p"/>
                              </m:rPr>
                              <w:rPr>
                                <w:rFonts w:ascii="Cambria Math" w:eastAsia="Calibri" w:hAnsi="Cambria Math"/>
                                <w:sz w:val="18"/>
                                <w:szCs w:val="18"/>
                                <w:lang w:val="de-DE"/>
                              </w:rPr>
                              <m:t>2</m:t>
                            </m:r>
                          </m:sub>
                        </m:sSub>
                        <m:r>
                          <m:rPr>
                            <m:sty m:val="p"/>
                          </m:rPr>
                          <w:rPr>
                            <w:rFonts w:ascii="Cambria Math" w:eastAsia="Calibri" w:hAnsi="Cambria Math"/>
                            <w:sz w:val="18"/>
                            <w:szCs w:val="18"/>
                            <w:lang w:val="de-DE"/>
                          </w:rPr>
                          <m:t>C</m:t>
                        </m:r>
                      </m:e>
                    </m:d>
                  </m:oMath>
                  <w:r w:rsidR="009E382D" w:rsidRPr="006B2450">
                    <w:rPr>
                      <w:rFonts w:eastAsia="Calibri"/>
                      <w:sz w:val="18"/>
                      <w:szCs w:val="18"/>
                      <w:lang w:val="de-DE"/>
                    </w:rPr>
                    <w:t xml:space="preserve"> if both higher layer parameter </w:t>
                  </w:r>
                  <w:r w:rsidR="009E382D" w:rsidRPr="006B2450">
                    <w:rPr>
                      <w:rFonts w:eastAsia="SimSun"/>
                      <w:i/>
                      <w:sz w:val="18"/>
                      <w:szCs w:val="18"/>
                      <w:lang w:val="en-GB" w:eastAsia="zh-CN"/>
                    </w:rPr>
                    <w:t>ul-toDL-COT-SharingED-Threshold</w:t>
                  </w:r>
                  <w:r w:rsidR="009E382D" w:rsidRPr="006B2450">
                    <w:rPr>
                      <w:rFonts w:eastAsia="DengXian"/>
                      <w:sz w:val="18"/>
                      <w:szCs w:val="18"/>
                      <w:lang w:val="en-GB" w:eastAsia="zh-CN"/>
                    </w:rPr>
                    <w:t xml:space="preserve"> and </w:t>
                  </w:r>
                  <w:r w:rsidR="009E382D" w:rsidRPr="006B2450">
                    <w:rPr>
                      <w:rFonts w:eastAsia="Calibri"/>
                      <w:sz w:val="18"/>
                      <w:szCs w:val="18"/>
                      <w:lang w:val="de-DE"/>
                    </w:rPr>
                    <w:t>higher layer parameter</w:t>
                  </w:r>
                  <w:r w:rsidR="009E382D" w:rsidRPr="006B2450">
                    <w:rPr>
                      <w:rFonts w:eastAsia="DengXian"/>
                      <w:sz w:val="18"/>
                      <w:szCs w:val="18"/>
                      <w:lang w:val="en-GB" w:eastAsia="zh-CN"/>
                    </w:rPr>
                    <w:t xml:space="preserve"> </w:t>
                  </w:r>
                  <w:r w:rsidR="009E382D" w:rsidRPr="006B2450">
                    <w:rPr>
                      <w:rFonts w:eastAsia="DengXian"/>
                      <w:i/>
                      <w:sz w:val="18"/>
                      <w:szCs w:val="18"/>
                      <w:lang w:val="en-GB" w:eastAsia="zh-CN"/>
                    </w:rPr>
                    <w:t>cg-COT-SharingList</w:t>
                  </w:r>
                  <w:r w:rsidR="009E382D" w:rsidRPr="006B2450">
                    <w:rPr>
                      <w:rFonts w:eastAsia="DengXian"/>
                      <w:sz w:val="18"/>
                      <w:szCs w:val="18"/>
                      <w:lang w:val="en-GB" w:eastAsia="zh-CN"/>
                    </w:rPr>
                    <w:t xml:space="preserve"> are configured, </w:t>
                  </w:r>
                  <w:r w:rsidR="009E382D" w:rsidRPr="006B2450">
                    <w:rPr>
                      <w:rFonts w:eastAsia="SimSun"/>
                      <w:sz w:val="18"/>
                      <w:szCs w:val="18"/>
                      <w:lang w:val="en-GB" w:eastAsia="zh-CN"/>
                    </w:rPr>
                    <w:t>o</w:t>
                  </w:r>
                  <w:r w:rsidR="009E382D" w:rsidRPr="006B2450">
                    <w:rPr>
                      <w:rFonts w:eastAsia="DengXian"/>
                      <w:sz w:val="18"/>
                      <w:szCs w:val="18"/>
                      <w:lang w:val="en-GB" w:eastAsia="zh-CN"/>
                    </w:rPr>
                    <w:t xml:space="preserve">r </w:t>
                  </w:r>
                  <w:r w:rsidR="009E382D" w:rsidRPr="006B2450">
                    <w:rPr>
                      <w:rFonts w:eastAsia="DengXian"/>
                      <w:sz w:val="18"/>
                      <w:szCs w:val="18"/>
                      <w:lang w:eastAsia="zh-CN"/>
                    </w:rPr>
                    <w:t>if</w:t>
                  </w:r>
                  <w:r w:rsidR="009E382D" w:rsidRPr="006B2450">
                    <w:rPr>
                      <w:rFonts w:eastAsia="DengXian"/>
                      <w:sz w:val="18"/>
                      <w:szCs w:val="18"/>
                      <w:lang w:val="en-GB" w:eastAsia="zh-CN"/>
                    </w:rPr>
                    <w:t xml:space="preserve"> both </w:t>
                  </w:r>
                  <w:r w:rsidR="009E382D" w:rsidRPr="006B2450">
                    <w:rPr>
                      <w:rFonts w:eastAsia="Calibri"/>
                      <w:sz w:val="18"/>
                      <w:szCs w:val="18"/>
                      <w:lang w:val="de-DE"/>
                    </w:rPr>
                    <w:t>higher layer parameter</w:t>
                  </w:r>
                  <w:r w:rsidR="009E382D" w:rsidRPr="006B2450">
                    <w:rPr>
                      <w:rFonts w:eastAsia="DengXian"/>
                      <w:sz w:val="18"/>
                      <w:szCs w:val="18"/>
                      <w:lang w:val="en-GB" w:eastAsia="zh-CN"/>
                    </w:rPr>
                    <w:t xml:space="preserve"> </w:t>
                  </w:r>
                  <w:r w:rsidR="009E382D" w:rsidRPr="006B2450">
                    <w:rPr>
                      <w:rFonts w:eastAsia="DengXian"/>
                      <w:i/>
                      <w:sz w:val="18"/>
                      <w:szCs w:val="18"/>
                      <w:lang w:eastAsia="zh-CN"/>
                    </w:rPr>
                    <w:t>ue-SemiStaticChannelAccessConfig</w:t>
                  </w:r>
                  <w:r w:rsidR="009E382D" w:rsidRPr="006B2450">
                    <w:rPr>
                      <w:rFonts w:eastAsia="DengXian"/>
                      <w:sz w:val="18"/>
                      <w:szCs w:val="18"/>
                      <w:lang w:eastAsia="zh-CN"/>
                    </w:rPr>
                    <w:t xml:space="preserve"> </w:t>
                  </w:r>
                  <w:r w:rsidR="009E382D" w:rsidRPr="006B2450">
                    <w:rPr>
                      <w:rFonts w:eastAsia="DengXian"/>
                      <w:sz w:val="18"/>
                      <w:szCs w:val="18"/>
                      <w:lang w:val="en-GB" w:eastAsia="zh-CN"/>
                    </w:rPr>
                    <w:t xml:space="preserve">and </w:t>
                  </w:r>
                  <w:r w:rsidR="009E382D" w:rsidRPr="006B2450">
                    <w:rPr>
                      <w:rFonts w:eastAsia="DengXian"/>
                      <w:sz w:val="18"/>
                      <w:szCs w:val="18"/>
                      <w:lang w:val="de-DE" w:eastAsia="zh-CN"/>
                    </w:rPr>
                    <w:t>higher layer parameter</w:t>
                  </w:r>
                  <w:r w:rsidR="009E382D" w:rsidRPr="006B2450">
                    <w:rPr>
                      <w:rFonts w:eastAsia="DengXian"/>
                      <w:sz w:val="18"/>
                      <w:szCs w:val="18"/>
                      <w:lang w:val="en-GB" w:eastAsia="zh-CN"/>
                    </w:rPr>
                    <w:t xml:space="preserve"> </w:t>
                  </w:r>
                  <w:r w:rsidR="009E382D" w:rsidRPr="006B2450">
                    <w:rPr>
                      <w:rFonts w:eastAsia="DengXian"/>
                      <w:i/>
                      <w:sz w:val="18"/>
                      <w:szCs w:val="18"/>
                      <w:lang w:val="en-GB" w:eastAsia="zh-CN"/>
                    </w:rPr>
                    <w:t>cg-COT-SharingList</w:t>
                  </w:r>
                  <w:r w:rsidR="009E382D" w:rsidRPr="006B2450">
                    <w:rPr>
                      <w:rFonts w:eastAsia="DengXian"/>
                      <w:sz w:val="18"/>
                      <w:szCs w:val="18"/>
                      <w:lang w:val="en-GB" w:eastAsia="zh-CN"/>
                    </w:rPr>
                    <w:t xml:space="preserve"> are configured</w:t>
                  </w:r>
                  <w:r w:rsidR="009E382D" w:rsidRPr="006B2450">
                    <w:rPr>
                      <w:rFonts w:eastAsia="DengXian"/>
                      <w:sz w:val="18"/>
                      <w:szCs w:val="18"/>
                      <w:lang w:val="en-GB"/>
                    </w:rPr>
                    <w:t xml:space="preserve">, or if higher layer parameter </w:t>
                  </w:r>
                  <w:r w:rsidR="009E382D" w:rsidRPr="006B2450">
                    <w:rPr>
                      <w:rFonts w:eastAsia="DengXian"/>
                      <w:i/>
                      <w:iCs/>
                      <w:sz w:val="18"/>
                      <w:szCs w:val="18"/>
                      <w:lang w:val="en-GB"/>
                    </w:rPr>
                    <w:t xml:space="preserve">cg-COT-SharingList </w:t>
                  </w:r>
                  <w:r w:rsidR="009E382D" w:rsidRPr="006B2450">
                    <w:rPr>
                      <w:rFonts w:eastAsia="DengXian"/>
                      <w:sz w:val="18"/>
                      <w:szCs w:val="18"/>
                      <w:lang w:val="en-GB"/>
                    </w:rPr>
                    <w:t>is configured in frequency range 2-2</w:t>
                  </w:r>
                  <w:r w:rsidR="009E382D" w:rsidRPr="006B2450">
                    <w:rPr>
                      <w:rFonts w:eastAsia="DengXian"/>
                      <w:sz w:val="18"/>
                      <w:szCs w:val="18"/>
                      <w:lang w:val="en-GB" w:eastAsia="zh-CN"/>
                    </w:rPr>
                    <w:t xml:space="preserve">, where </w:t>
                  </w:r>
                  <w:r w:rsidR="009E382D" w:rsidRPr="006B2450">
                    <w:rPr>
                      <w:rFonts w:eastAsia="Calibri"/>
                      <w:i/>
                      <w:sz w:val="18"/>
                      <w:szCs w:val="18"/>
                      <w:lang w:val="en-GB"/>
                    </w:rPr>
                    <w:t>C</w:t>
                  </w:r>
                  <w:r w:rsidR="009E382D" w:rsidRPr="006B2450">
                    <w:rPr>
                      <w:rFonts w:eastAsia="Calibri"/>
                      <w:sz w:val="18"/>
                      <w:szCs w:val="18"/>
                      <w:lang w:val="en-GB"/>
                    </w:rPr>
                    <w:t xml:space="preserve"> is the number of combinations configured in </w:t>
                  </w:r>
                  <w:r w:rsidR="009E382D" w:rsidRPr="006B2450">
                    <w:rPr>
                      <w:rFonts w:eastAsia="DengXian"/>
                      <w:i/>
                      <w:sz w:val="18"/>
                      <w:szCs w:val="18"/>
                      <w:lang w:val="en-GB" w:eastAsia="zh-CN"/>
                    </w:rPr>
                    <w:t xml:space="preserve">cg-COT-SharingList; </w:t>
                  </w:r>
                </w:p>
                <w:p w14:paraId="3558B8B0" w14:textId="77777777" w:rsidR="009E382D" w:rsidRPr="006B2450" w:rsidRDefault="009E382D" w:rsidP="002F3B21">
                  <w:pPr>
                    <w:keepNext/>
                    <w:rPr>
                      <w:rFonts w:eastAsia="DengXian"/>
                      <w:i/>
                      <w:sz w:val="18"/>
                      <w:szCs w:val="18"/>
                      <w:lang w:val="en-GB" w:eastAsia="zh-CN"/>
                    </w:rPr>
                  </w:pPr>
                </w:p>
                <w:p w14:paraId="27B211EE" w14:textId="77777777" w:rsidR="009E382D" w:rsidRPr="006B2450" w:rsidRDefault="009E382D" w:rsidP="002F3B21">
                  <w:pPr>
                    <w:keepNext/>
                    <w:rPr>
                      <w:rFonts w:eastAsia="DengXian"/>
                      <w:sz w:val="18"/>
                      <w:szCs w:val="18"/>
                      <w:lang w:val="en-GB" w:eastAsia="zh-CN"/>
                    </w:rPr>
                  </w:pPr>
                  <w:r w:rsidRPr="006B2450">
                    <w:rPr>
                      <w:rFonts w:eastAsia="Calibri"/>
                      <w:sz w:val="18"/>
                      <w:szCs w:val="18"/>
                      <w:lang w:val="de-DE"/>
                    </w:rPr>
                    <w:t xml:space="preserve">1 if higher layer parameter </w:t>
                  </w:r>
                  <w:r w:rsidRPr="006B2450">
                    <w:rPr>
                      <w:rFonts w:eastAsia="SimSun"/>
                      <w:i/>
                      <w:sz w:val="18"/>
                      <w:szCs w:val="18"/>
                      <w:lang w:val="en-GB" w:eastAsia="zh-CN"/>
                    </w:rPr>
                    <w:t>ul-toDL-COT-SharingED-Threshold</w:t>
                  </w:r>
                  <w:r w:rsidRPr="006B2450">
                    <w:rPr>
                      <w:rFonts w:eastAsia="DengXian"/>
                      <w:sz w:val="18"/>
                      <w:szCs w:val="18"/>
                      <w:lang w:val="en-GB" w:eastAsia="zh-CN"/>
                    </w:rPr>
                    <w:t xml:space="preserve"> is not configured</w:t>
                  </w:r>
                  <w:r w:rsidRPr="006B2450">
                    <w:rPr>
                      <w:rFonts w:eastAsia="SimSu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r w:rsidRPr="006B2450">
                    <w:rPr>
                      <w:rFonts w:eastAsia="DengXian"/>
                      <w:i/>
                      <w:sz w:val="18"/>
                      <w:szCs w:val="18"/>
                      <w:lang w:eastAsia="zh-CN"/>
                    </w:rPr>
                    <w:t>ue-SemiStaticChannelAccessConfig</w:t>
                  </w:r>
                  <w:r w:rsidRPr="006B2450">
                    <w:rPr>
                      <w:rFonts w:eastAsia="SimSun"/>
                      <w:sz w:val="18"/>
                      <w:szCs w:val="18"/>
                      <w:lang w:val="en-GB" w:eastAsia="zh-CN"/>
                    </w:rPr>
                    <w:t xml:space="preserve"> is not configured,</w:t>
                  </w:r>
                  <w:r w:rsidRPr="006B2450">
                    <w:rPr>
                      <w:rFonts w:eastAsia="DengXia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r w:rsidRPr="006B2450">
                    <w:rPr>
                      <w:rFonts w:eastAsia="DengXian"/>
                      <w:i/>
                      <w:sz w:val="18"/>
                      <w:szCs w:val="18"/>
                      <w:lang w:val="en-GB" w:eastAsia="zh-CN"/>
                    </w:rPr>
                    <w:t>cg-COT-SharingOffset</w:t>
                  </w:r>
                  <w:r w:rsidRPr="006B2450">
                    <w:rPr>
                      <w:rFonts w:eastAsia="DengXian"/>
                      <w:sz w:val="18"/>
                      <w:szCs w:val="18"/>
                      <w:lang w:val="en-GB" w:eastAsia="zh-CN"/>
                    </w:rPr>
                    <w:t xml:space="preserve"> is configured;</w:t>
                  </w:r>
                </w:p>
                <w:p w14:paraId="756690B4" w14:textId="77777777" w:rsidR="009E382D" w:rsidRPr="006B2450" w:rsidRDefault="009E382D" w:rsidP="002F3B21">
                  <w:pPr>
                    <w:keepNext/>
                    <w:rPr>
                      <w:rFonts w:eastAsia="DengXian"/>
                      <w:sz w:val="18"/>
                      <w:szCs w:val="18"/>
                      <w:lang w:val="en-GB" w:eastAsia="zh-CN"/>
                    </w:rPr>
                  </w:pPr>
                </w:p>
                <w:p w14:paraId="7ACA40E6" w14:textId="77777777" w:rsidR="009E382D" w:rsidRPr="006B2450" w:rsidRDefault="009E382D" w:rsidP="002F3B21">
                  <w:pPr>
                    <w:keepNext/>
                    <w:rPr>
                      <w:rFonts w:eastAsia="SimSun"/>
                      <w:sz w:val="18"/>
                      <w:szCs w:val="18"/>
                      <w:lang w:val="en-GB" w:eastAsia="zh-CN"/>
                    </w:rPr>
                  </w:pPr>
                  <w:r w:rsidRPr="006B2450">
                    <w:rPr>
                      <w:rFonts w:eastAsia="Calibri"/>
                      <w:sz w:val="18"/>
                      <w:szCs w:val="18"/>
                      <w:lang w:val="de-DE"/>
                    </w:rPr>
                    <w:t>0 otherwise</w:t>
                  </w:r>
                  <w:r w:rsidRPr="006B2450">
                    <w:rPr>
                      <w:rFonts w:eastAsia="DengXian"/>
                      <w:sz w:val="18"/>
                      <w:szCs w:val="18"/>
                      <w:lang w:val="en-GB" w:eastAsia="zh-CN"/>
                    </w:rPr>
                    <w:t>;</w:t>
                  </w:r>
                  <w:r w:rsidRPr="006B2450">
                    <w:rPr>
                      <w:rFonts w:eastAsia="SimSun"/>
                      <w:sz w:val="18"/>
                      <w:szCs w:val="18"/>
                      <w:lang w:val="en-GB" w:eastAsia="zh-CN"/>
                    </w:rPr>
                    <w:t xml:space="preserve"> </w:t>
                  </w:r>
                </w:p>
                <w:p w14:paraId="3C28ACF8" w14:textId="77777777" w:rsidR="009E382D" w:rsidRPr="006B2450" w:rsidRDefault="009E382D" w:rsidP="002F3B21">
                  <w:pPr>
                    <w:keepNext/>
                    <w:rPr>
                      <w:rFonts w:eastAsia="SimSun"/>
                      <w:sz w:val="18"/>
                      <w:szCs w:val="18"/>
                      <w:lang w:val="en-GB" w:eastAsia="zh-CN"/>
                    </w:rPr>
                  </w:pPr>
                </w:p>
                <w:p w14:paraId="7F8071D8" w14:textId="77777777" w:rsidR="009E382D" w:rsidRPr="006B2450" w:rsidRDefault="009E382D" w:rsidP="002F3B21">
                  <w:pPr>
                    <w:keepNext/>
                    <w:rPr>
                      <w:rFonts w:eastAsia="DengXian"/>
                      <w:i/>
                      <w:sz w:val="18"/>
                      <w:szCs w:val="18"/>
                      <w:lang w:val="en-GB" w:eastAsia="zh-CN"/>
                    </w:rPr>
                  </w:pPr>
                  <w:r w:rsidRPr="006B2450">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72C7AF3B" w14:textId="77777777" w:rsidR="009E382D" w:rsidRDefault="009E382D" w:rsidP="002F3B21">
            <w:pPr>
              <w:jc w:val="both"/>
              <w:rPr>
                <w:color w:val="000000"/>
              </w:rPr>
            </w:pPr>
            <w:r>
              <w:rPr>
                <w:color w:val="000000"/>
              </w:rPr>
              <w:t>….</w:t>
            </w:r>
          </w:p>
        </w:tc>
      </w:tr>
    </w:tbl>
    <w:p w14:paraId="4787742D" w14:textId="77777777" w:rsidR="009E382D" w:rsidRDefault="009E382D" w:rsidP="009E382D">
      <w:pPr>
        <w:jc w:val="both"/>
        <w:rPr>
          <w:color w:val="000000"/>
        </w:rPr>
      </w:pPr>
    </w:p>
    <w:p w14:paraId="3280B119" w14:textId="52506BCA" w:rsidR="009E382D" w:rsidRDefault="00DF14EB" w:rsidP="009E382D">
      <w:pPr>
        <w:jc w:val="both"/>
        <w:rPr>
          <w:color w:val="000000"/>
        </w:rPr>
      </w:pPr>
      <w:r>
        <w:rPr>
          <w:color w:val="000000"/>
        </w:rPr>
        <w:t xml:space="preserve">NR-U based HARQ ID determination by UE implementation </w:t>
      </w:r>
      <w:r w:rsidR="009E382D">
        <w:rPr>
          <w:color w:val="000000"/>
        </w:rPr>
        <w:t xml:space="preserve">has </w:t>
      </w:r>
      <w:r>
        <w:rPr>
          <w:color w:val="000000"/>
        </w:rPr>
        <w:t xml:space="preserve">some serious </w:t>
      </w:r>
      <w:r w:rsidR="009E382D">
        <w:rPr>
          <w:color w:val="000000"/>
        </w:rPr>
        <w:t>reliability issues in case UCI cannot be detected</w:t>
      </w:r>
      <w:r>
        <w:rPr>
          <w:color w:val="000000"/>
        </w:rPr>
        <w:t xml:space="preserve"> by the network</w:t>
      </w:r>
      <w:r w:rsidR="009E382D">
        <w:rPr>
          <w:color w:val="000000"/>
        </w:rPr>
        <w:t xml:space="preserve">. If </w:t>
      </w:r>
      <w:r>
        <w:rPr>
          <w:color w:val="000000"/>
        </w:rPr>
        <w:t xml:space="preserve">gNB </w:t>
      </w:r>
      <w:r w:rsidR="009E382D">
        <w:rPr>
          <w:color w:val="000000"/>
        </w:rPr>
        <w:t>is unable to determine the HARQ process ID, re-transmission grant</w:t>
      </w:r>
      <w:r>
        <w:rPr>
          <w:color w:val="000000"/>
        </w:rPr>
        <w:t>s</w:t>
      </w:r>
      <w:r w:rsidR="009E382D">
        <w:rPr>
          <w:color w:val="000000"/>
        </w:rPr>
        <w:t xml:space="preserve"> cannot be assigned</w:t>
      </w:r>
      <w:r w:rsidR="00C32E6E">
        <w:rPr>
          <w:color w:val="000000"/>
        </w:rPr>
        <w:t>.</w:t>
      </w:r>
    </w:p>
    <w:p w14:paraId="0E16E241" w14:textId="6F77DB36" w:rsidR="009E382D" w:rsidRPr="00587DBF" w:rsidRDefault="00764220" w:rsidP="009E382D">
      <w:pPr>
        <w:jc w:val="both"/>
        <w:rPr>
          <w:color w:val="000000"/>
        </w:rPr>
      </w:pPr>
      <w:r>
        <w:rPr>
          <w:color w:val="000000"/>
        </w:rPr>
        <w:t>Therefore</w:t>
      </w:r>
      <w:r w:rsidR="009E382D">
        <w:rPr>
          <w:color w:val="000000"/>
        </w:rPr>
        <w:t>, w</w:t>
      </w:r>
      <w:r w:rsidR="009E382D" w:rsidRPr="00587DBF">
        <w:rPr>
          <w:color w:val="000000"/>
        </w:rPr>
        <w:t xml:space="preserve">e </w:t>
      </w:r>
      <w:r>
        <w:rPr>
          <w:color w:val="000000"/>
        </w:rPr>
        <w:t xml:space="preserve">prefer to modify the </w:t>
      </w:r>
      <w:r w:rsidR="009E382D">
        <w:rPr>
          <w:color w:val="000000"/>
        </w:rPr>
        <w:t xml:space="preserve">HARQ process ID determination </w:t>
      </w:r>
      <w:r>
        <w:rPr>
          <w:color w:val="000000"/>
        </w:rPr>
        <w:t xml:space="preserve">formula for </w:t>
      </w:r>
      <w:r w:rsidR="009E382D">
        <w:rPr>
          <w:color w:val="000000"/>
        </w:rPr>
        <w:t xml:space="preserve">Rel-15/Rel-16 CG. </w:t>
      </w:r>
      <w:r>
        <w:rPr>
          <w:color w:val="000000"/>
        </w:rPr>
        <w:t>Such modification should assign different HARQ IDs for each PUSCH TO.</w:t>
      </w:r>
    </w:p>
    <w:p w14:paraId="1EF286BF" w14:textId="622139FA" w:rsidR="009E382D" w:rsidRDefault="009E382D" w:rsidP="009E382D">
      <w:pPr>
        <w:jc w:val="both"/>
        <w:rPr>
          <w:b/>
          <w:bCs/>
          <w:color w:val="000000"/>
        </w:rPr>
      </w:pPr>
      <w:r>
        <w:rPr>
          <w:b/>
          <w:bCs/>
          <w:color w:val="000000"/>
        </w:rPr>
        <w:t xml:space="preserve">Proposal </w:t>
      </w:r>
      <w:r w:rsidR="00567249">
        <w:rPr>
          <w:b/>
          <w:bCs/>
          <w:color w:val="000000"/>
        </w:rPr>
        <w:t>4</w:t>
      </w:r>
      <w:r>
        <w:rPr>
          <w:b/>
          <w:bCs/>
          <w:color w:val="000000"/>
        </w:rPr>
        <w:t xml:space="preserve">: HARQ process ID determination </w:t>
      </w:r>
      <w:r w:rsidR="000E2739">
        <w:rPr>
          <w:b/>
          <w:bCs/>
          <w:color w:val="000000"/>
        </w:rPr>
        <w:t xml:space="preserve">is based on a modified version of the </w:t>
      </w:r>
      <w:r>
        <w:rPr>
          <w:b/>
          <w:bCs/>
          <w:color w:val="000000"/>
        </w:rPr>
        <w:t>formul</w:t>
      </w:r>
      <w:r w:rsidR="000E2739">
        <w:rPr>
          <w:b/>
          <w:bCs/>
          <w:color w:val="000000"/>
        </w:rPr>
        <w:t xml:space="preserve">a from the </w:t>
      </w:r>
      <w:r w:rsidR="000E2739" w:rsidRPr="000E2739">
        <w:rPr>
          <w:b/>
          <w:bCs/>
          <w:color w:val="000000"/>
        </w:rPr>
        <w:t>legacy CG procedure when cg-RetransmissionTimer is not configured</w:t>
      </w:r>
      <w:r w:rsidR="00541A3E">
        <w:rPr>
          <w:b/>
          <w:bCs/>
          <w:color w:val="000000"/>
        </w:rPr>
        <w:t xml:space="preserve"> (e.g., </w:t>
      </w:r>
      <w:r w:rsidR="00541A3E" w:rsidRPr="00541A3E">
        <w:rPr>
          <w:b/>
          <w:bCs/>
          <w:color w:val="000000"/>
        </w:rPr>
        <w:t>Alt-1, Alt-3-2, Alt-4</w:t>
      </w:r>
      <w:r w:rsidR="00541A3E">
        <w:rPr>
          <w:b/>
          <w:bCs/>
          <w:color w:val="000000"/>
        </w:rPr>
        <w:t>)</w:t>
      </w:r>
      <w:r>
        <w:rPr>
          <w:b/>
          <w:bCs/>
          <w:color w:val="000000"/>
        </w:rPr>
        <w:t>.</w:t>
      </w:r>
      <w:r w:rsidR="000E2739">
        <w:rPr>
          <w:b/>
          <w:bCs/>
          <w:color w:val="000000"/>
        </w:rPr>
        <w:t xml:space="preserve"> </w:t>
      </w:r>
    </w:p>
    <w:p w14:paraId="384B86AC" w14:textId="72044A66" w:rsidR="00927563" w:rsidRDefault="00927563" w:rsidP="009E382D">
      <w:pPr>
        <w:jc w:val="both"/>
        <w:rPr>
          <w:color w:val="000000"/>
        </w:rPr>
      </w:pPr>
      <w:r w:rsidRPr="00927563">
        <w:rPr>
          <w:color w:val="000000"/>
        </w:rPr>
        <w:t xml:space="preserve">In </w:t>
      </w:r>
      <w:r>
        <w:rPr>
          <w:color w:val="000000"/>
        </w:rPr>
        <w:t xml:space="preserve">addition, the modified version of the legacy CG formula should be designed to assign a different HARQ ID for each PUSCH TO. That way, HARQ re-transmissions can be assigned properly. If more than one PUSCH TO is assigned the same HARQ ID, that would imply TB repetition, which is out of the Rel-18 XR work scope. </w:t>
      </w:r>
    </w:p>
    <w:p w14:paraId="4EDC0E8E" w14:textId="085BCB97" w:rsidR="00541A3E" w:rsidRDefault="00541A3E" w:rsidP="00541A3E">
      <w:pPr>
        <w:jc w:val="both"/>
        <w:rPr>
          <w:b/>
          <w:bCs/>
          <w:color w:val="000000"/>
        </w:rPr>
      </w:pPr>
      <w:r>
        <w:rPr>
          <w:b/>
          <w:bCs/>
          <w:color w:val="000000"/>
        </w:rPr>
        <w:lastRenderedPageBreak/>
        <w:t xml:space="preserve">Proposal </w:t>
      </w:r>
      <w:r w:rsidR="00FC2C29">
        <w:rPr>
          <w:b/>
          <w:bCs/>
          <w:color w:val="000000"/>
        </w:rPr>
        <w:t>5</w:t>
      </w:r>
      <w:r>
        <w:rPr>
          <w:b/>
          <w:bCs/>
          <w:color w:val="000000"/>
        </w:rPr>
        <w:t xml:space="preserve">: </w:t>
      </w:r>
      <w:r w:rsidRPr="00541A3E">
        <w:rPr>
          <w:b/>
          <w:bCs/>
          <w:color w:val="000000"/>
        </w:rPr>
        <w:t xml:space="preserve">Assigning same HARQ ID to multiple </w:t>
      </w:r>
      <w:r w:rsidR="005D39A1">
        <w:rPr>
          <w:b/>
          <w:bCs/>
          <w:color w:val="000000"/>
        </w:rPr>
        <w:t xml:space="preserve">PUSCH </w:t>
      </w:r>
      <w:r w:rsidRPr="00541A3E">
        <w:rPr>
          <w:b/>
          <w:bCs/>
          <w:color w:val="000000"/>
        </w:rPr>
        <w:t xml:space="preserve">TOs (e.g., Alt-3-1) </w:t>
      </w:r>
      <w:r>
        <w:rPr>
          <w:b/>
          <w:bCs/>
          <w:color w:val="000000"/>
        </w:rPr>
        <w:t>is</w:t>
      </w:r>
      <w:r w:rsidRPr="00541A3E">
        <w:rPr>
          <w:b/>
          <w:bCs/>
          <w:color w:val="000000"/>
        </w:rPr>
        <w:t xml:space="preserve"> NOT considered</w:t>
      </w:r>
      <w:r>
        <w:rPr>
          <w:b/>
          <w:bCs/>
          <w:color w:val="000000"/>
        </w:rPr>
        <w:t xml:space="preserve">. </w:t>
      </w:r>
    </w:p>
    <w:p w14:paraId="29A7195A" w14:textId="77777777" w:rsidR="00541A3E" w:rsidRPr="00927563" w:rsidRDefault="00541A3E" w:rsidP="009E382D">
      <w:pPr>
        <w:jc w:val="both"/>
        <w:rPr>
          <w:color w:val="000000"/>
        </w:rPr>
      </w:pPr>
    </w:p>
    <w:p w14:paraId="59280A87" w14:textId="4D334B37" w:rsidR="009E382D" w:rsidRPr="00BA4CFF" w:rsidRDefault="000E2739" w:rsidP="009E382D">
      <w:pPr>
        <w:jc w:val="both"/>
        <w:rPr>
          <w:color w:val="000000"/>
        </w:rPr>
      </w:pPr>
      <w:r>
        <w:rPr>
          <w:color w:val="000000"/>
        </w:rPr>
        <w:t xml:space="preserve">The detailed modification for the formula should be discussed carefully in RAN1. Since this will impact MAC layer specifications, RAN1 should seek RAN2 expertise. When RAN1 reaches an agreement on HARQ ID determination, an LS should be sent to RAN2 to inform and consult them. </w:t>
      </w:r>
    </w:p>
    <w:p w14:paraId="3CB4D047" w14:textId="7EDFBAFB" w:rsidR="00572DD0" w:rsidRPr="00572DD0" w:rsidRDefault="009E382D" w:rsidP="009E382D">
      <w:pPr>
        <w:rPr>
          <w:lang w:eastAsia="zh-TW"/>
        </w:rPr>
      </w:pPr>
      <w:r>
        <w:rPr>
          <w:b/>
          <w:bCs/>
          <w:color w:val="000000"/>
        </w:rPr>
        <w:t xml:space="preserve">Proposal </w:t>
      </w:r>
      <w:r w:rsidR="00FC2C29">
        <w:rPr>
          <w:b/>
          <w:bCs/>
          <w:color w:val="000000"/>
        </w:rPr>
        <w:t>6</w:t>
      </w:r>
      <w:r>
        <w:rPr>
          <w:b/>
          <w:bCs/>
          <w:color w:val="000000"/>
        </w:rPr>
        <w:t xml:space="preserve">: </w:t>
      </w:r>
      <w:r w:rsidR="000E2739">
        <w:rPr>
          <w:b/>
          <w:bCs/>
          <w:color w:val="000000"/>
        </w:rPr>
        <w:t>When RAN1 reaches an agreement on HARQ ID determination, RAN1 shall s</w:t>
      </w:r>
      <w:r>
        <w:rPr>
          <w:b/>
          <w:bCs/>
          <w:color w:val="000000"/>
        </w:rPr>
        <w:t xml:space="preserve">end an LS to RAN2 to </w:t>
      </w:r>
      <w:r w:rsidR="000E2739">
        <w:rPr>
          <w:b/>
          <w:bCs/>
          <w:color w:val="000000"/>
        </w:rPr>
        <w:t xml:space="preserve">consult them </w:t>
      </w:r>
      <w:r>
        <w:rPr>
          <w:b/>
          <w:bCs/>
          <w:color w:val="000000"/>
        </w:rPr>
        <w:t xml:space="preserve">about the feasibility of the </w:t>
      </w:r>
      <w:r w:rsidR="000E2739">
        <w:rPr>
          <w:b/>
          <w:bCs/>
          <w:color w:val="000000"/>
        </w:rPr>
        <w:t>RAN1 agreement on the HARQ ID determination formula modification</w:t>
      </w:r>
      <w:r>
        <w:rPr>
          <w:b/>
          <w:bCs/>
          <w:color w:val="000000"/>
        </w:rPr>
        <w:t>.</w:t>
      </w:r>
    </w:p>
    <w:p w14:paraId="51895726" w14:textId="056948B4" w:rsidR="008C4083" w:rsidRDefault="008C4083" w:rsidP="00C5490C">
      <w:pPr>
        <w:rPr>
          <w:lang w:val="en-GB" w:eastAsia="zh-TW"/>
        </w:rPr>
      </w:pPr>
    </w:p>
    <w:p w14:paraId="3316DA90" w14:textId="42BE0668" w:rsidR="00EE7C80" w:rsidRDefault="00EE7C80" w:rsidP="00927CC7">
      <w:pPr>
        <w:jc w:val="both"/>
        <w:rPr>
          <w:lang w:val="en-GB" w:eastAsia="zh-TW"/>
        </w:rPr>
      </w:pPr>
      <w:r>
        <w:rPr>
          <w:lang w:val="en-GB" w:eastAsia="zh-TW"/>
        </w:rPr>
        <w:t xml:space="preserve">For the HARQ ID formula modification, </w:t>
      </w:r>
      <w:r w:rsidR="00927CC7">
        <w:rPr>
          <w:lang w:val="en-GB" w:eastAsia="zh-TW"/>
        </w:rPr>
        <w:t>the necessary HARQ ID assignment to PUSCH TOs is illustrated in Figure 1 below. As can be seen in Figure 1, each PUSCH TO is assigned a different HARQ ID by incrementing the ID index by one. There is also a time gap between the 1</w:t>
      </w:r>
      <w:r w:rsidR="00927CC7" w:rsidRPr="00927CC7">
        <w:rPr>
          <w:vertAlign w:val="superscript"/>
          <w:lang w:val="en-GB" w:eastAsia="zh-TW"/>
        </w:rPr>
        <w:t>st</w:t>
      </w:r>
      <w:r w:rsidR="00927CC7">
        <w:rPr>
          <w:lang w:val="en-GB" w:eastAsia="zh-TW"/>
        </w:rPr>
        <w:t xml:space="preserve"> and 2</w:t>
      </w:r>
      <w:r w:rsidR="00927CC7" w:rsidRPr="00927CC7">
        <w:rPr>
          <w:vertAlign w:val="superscript"/>
          <w:lang w:val="en-GB" w:eastAsia="zh-TW"/>
        </w:rPr>
        <w:t>nd</w:t>
      </w:r>
      <w:r w:rsidR="00927CC7">
        <w:rPr>
          <w:lang w:val="en-GB" w:eastAsia="zh-TW"/>
        </w:rPr>
        <w:t xml:space="preserve"> PUSCH TOs in each CG period. Note that this example in Figure 1 considers 3 PUSCH TOs per CG period. </w:t>
      </w:r>
    </w:p>
    <w:p w14:paraId="796A0BD6" w14:textId="3AD9E82B" w:rsidR="00927CC7" w:rsidRDefault="00927CC7" w:rsidP="00927CC7">
      <w:pPr>
        <w:keepNext/>
        <w:jc w:val="center"/>
      </w:pPr>
      <w:r>
        <w:rPr>
          <w:noProof/>
          <w:lang w:val="en-GB" w:eastAsia="zh-TW"/>
        </w:rPr>
        <w:drawing>
          <wp:inline distT="0" distB="0" distL="0" distR="0" wp14:anchorId="7E99BB77" wp14:editId="6AB9C421">
            <wp:extent cx="4715338" cy="1191433"/>
            <wp:effectExtent l="0" t="0" r="0" b="0"/>
            <wp:docPr id="269752910" name="Picture 10"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52910" name="Picture 10" descr="A screenshot of a computer&#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653" cy="1198082"/>
                    </a:xfrm>
                    <a:prstGeom prst="rect">
                      <a:avLst/>
                    </a:prstGeom>
                    <a:noFill/>
                  </pic:spPr>
                </pic:pic>
              </a:graphicData>
            </a:graphic>
          </wp:inline>
        </w:drawing>
      </w:r>
    </w:p>
    <w:p w14:paraId="74551357" w14:textId="5BB317DA" w:rsidR="00927CC7" w:rsidRDefault="00927CC7" w:rsidP="00927CC7">
      <w:pPr>
        <w:pStyle w:val="Caption"/>
        <w:jc w:val="center"/>
      </w:pPr>
      <w:r>
        <w:t xml:space="preserve">Figure </w:t>
      </w:r>
      <w:fldSimple w:instr=" SEQ Figure \* ARABIC ">
        <w:r w:rsidR="007D1AC7">
          <w:rPr>
            <w:noProof/>
          </w:rPr>
          <w:t>1</w:t>
        </w:r>
      </w:fldSimple>
      <w:r>
        <w:t xml:space="preserve"> Preferred HARQ ID assignment by the modified legacy CG formula</w:t>
      </w:r>
    </w:p>
    <w:p w14:paraId="06746405" w14:textId="44DED2E9" w:rsidR="008C4083" w:rsidRDefault="008C4083" w:rsidP="00927CC7">
      <w:pPr>
        <w:jc w:val="both"/>
        <w:rPr>
          <w:lang w:val="en-GB" w:eastAsia="zh-TW"/>
        </w:rPr>
      </w:pPr>
    </w:p>
    <w:p w14:paraId="0326D233" w14:textId="7F4B659C" w:rsidR="00205B81" w:rsidRDefault="00927CC7" w:rsidP="00927CC7">
      <w:pPr>
        <w:jc w:val="both"/>
        <w:rPr>
          <w:lang w:val="en-GB" w:eastAsia="zh-TW"/>
        </w:rPr>
      </w:pPr>
      <w:r>
        <w:rPr>
          <w:lang w:val="en-GB" w:eastAsia="zh-TW"/>
        </w:rPr>
        <w:t xml:space="preserve">To achieve the desired HARQ ID determination as shown in Figure 1, </w:t>
      </w:r>
      <w:r w:rsidR="00056B84">
        <w:rPr>
          <w:lang w:val="en-GB" w:eastAsia="zh-TW"/>
        </w:rPr>
        <w:t>a</w:t>
      </w:r>
      <w:r>
        <w:rPr>
          <w:lang w:val="en-GB" w:eastAsia="zh-TW"/>
        </w:rPr>
        <w:t xml:space="preserve"> new parameter “</w:t>
      </w:r>
      <w:r w:rsidRPr="00927CC7">
        <w:rPr>
          <w:i/>
          <w:iCs/>
          <w:lang w:val="en-GB" w:eastAsia="zh-TW"/>
        </w:rPr>
        <w:t>CURRENT_occasion_index</w:t>
      </w:r>
      <w:r>
        <w:rPr>
          <w:lang w:val="en-GB" w:eastAsia="zh-TW"/>
        </w:rPr>
        <w:t xml:space="preserve">” should be </w:t>
      </w:r>
      <w:r w:rsidR="00056B84">
        <w:rPr>
          <w:lang w:val="en-GB" w:eastAsia="zh-TW"/>
        </w:rPr>
        <w:t xml:space="preserve">inserted </w:t>
      </w:r>
      <w:r>
        <w:rPr>
          <w:lang w:val="en-GB" w:eastAsia="zh-TW"/>
        </w:rPr>
        <w:t>to the legacy CG formula. We also need to add a new parameter “</w:t>
      </w:r>
      <w:r w:rsidRPr="00927CC7">
        <w:rPr>
          <w:i/>
          <w:iCs/>
          <w:lang w:eastAsia="zh-TW"/>
        </w:rPr>
        <w:t>total-NrofOccasions-PerCGPeriod</w:t>
      </w:r>
      <w:r>
        <w:rPr>
          <w:lang w:val="en-GB" w:eastAsia="zh-TW"/>
        </w:rPr>
        <w:t xml:space="preserve">” as a fixed value based on the RRC configuration for the CG (i.e., this parameter would be set to 3 for the example in Figure 3) Based on these two new parameters, the following modification would work well: </w:t>
      </w:r>
    </w:p>
    <w:tbl>
      <w:tblPr>
        <w:tblStyle w:val="TableGrid"/>
        <w:tblW w:w="0" w:type="auto"/>
        <w:tblLook w:val="04A0" w:firstRow="1" w:lastRow="0" w:firstColumn="1" w:lastColumn="0" w:noHBand="0" w:noVBand="1"/>
      </w:tblPr>
      <w:tblGrid>
        <w:gridCol w:w="9631"/>
      </w:tblGrid>
      <w:tr w:rsidR="00927CC7" w14:paraId="2E36D61A" w14:textId="77777777" w:rsidTr="00927CC7">
        <w:tc>
          <w:tcPr>
            <w:tcW w:w="9631" w:type="dxa"/>
          </w:tcPr>
          <w:p w14:paraId="3C8750E3" w14:textId="5E716644" w:rsidR="00927CC7" w:rsidRPr="00927CC7" w:rsidRDefault="00927CC7">
            <w:pPr>
              <w:numPr>
                <w:ilvl w:val="0"/>
                <w:numId w:val="14"/>
              </w:numPr>
              <w:jc w:val="both"/>
              <w:rPr>
                <w:lang w:eastAsia="zh-TW"/>
              </w:rPr>
            </w:pPr>
            <w:r w:rsidRPr="00927CC7">
              <w:rPr>
                <w:lang w:val="en-GB" w:eastAsia="zh-TW"/>
              </w:rPr>
              <w:t>HARQ Process ID = [</w:t>
            </w:r>
            <w:r w:rsidRPr="00927CC7">
              <w:rPr>
                <w:i/>
                <w:iCs/>
                <w:color w:val="FF0000"/>
                <w:lang w:eastAsia="zh-TW"/>
              </w:rPr>
              <w:t>total-NrofOccasions-PerCGPeriod</w:t>
            </w:r>
            <w:r w:rsidRPr="00927CC7">
              <w:rPr>
                <w:i/>
                <w:iCs/>
                <w:lang w:eastAsia="zh-TW"/>
              </w:rPr>
              <w:t xml:space="preserve"> * </w:t>
            </w:r>
            <w:r w:rsidRPr="00927CC7">
              <w:rPr>
                <w:lang w:val="en-GB" w:eastAsia="zh-TW"/>
              </w:rPr>
              <w:t>[floor(CURRENT_symbol/</w:t>
            </w:r>
            <w:r w:rsidRPr="00927CC7">
              <w:rPr>
                <w:i/>
                <w:iCs/>
                <w:lang w:val="en-GB" w:eastAsia="zh-TW"/>
              </w:rPr>
              <w:t>periodicity</w:t>
            </w:r>
            <w:r w:rsidRPr="00927CC7">
              <w:rPr>
                <w:lang w:val="en-GB" w:eastAsia="zh-TW"/>
              </w:rPr>
              <w:t xml:space="preserve">)] + </w:t>
            </w:r>
            <w:r w:rsidRPr="00927CC7">
              <w:rPr>
                <w:i/>
                <w:iCs/>
                <w:color w:val="FF0000"/>
                <w:lang w:eastAsia="zh-TW"/>
              </w:rPr>
              <w:t>CURRENT_occasion_index</w:t>
            </w:r>
            <w:r w:rsidRPr="00927CC7">
              <w:rPr>
                <w:lang w:val="en-GB" w:eastAsia="zh-TW"/>
              </w:rPr>
              <w:t xml:space="preserve">] module </w:t>
            </w:r>
            <w:r w:rsidRPr="00927CC7">
              <w:rPr>
                <w:i/>
                <w:iCs/>
                <w:lang w:val="en-GB" w:eastAsia="zh-TW"/>
              </w:rPr>
              <w:t>nrofHARQ-Processes</w:t>
            </w:r>
          </w:p>
        </w:tc>
      </w:tr>
    </w:tbl>
    <w:p w14:paraId="575FBE4A" w14:textId="59C5C717" w:rsidR="00927CC7" w:rsidRDefault="00927CC7" w:rsidP="00927CC7">
      <w:pPr>
        <w:jc w:val="both"/>
        <w:rPr>
          <w:lang w:val="en-GB" w:eastAsia="zh-TW"/>
        </w:rPr>
      </w:pPr>
    </w:p>
    <w:p w14:paraId="1373A2BD" w14:textId="1AD9C45C" w:rsidR="00927CC7" w:rsidRDefault="00C22A96" w:rsidP="00927CC7">
      <w:pPr>
        <w:jc w:val="both"/>
        <w:rPr>
          <w:lang w:val="en-GB" w:eastAsia="zh-TW"/>
        </w:rPr>
      </w:pPr>
      <w:r>
        <w:rPr>
          <w:lang w:val="en-GB" w:eastAsia="zh-TW"/>
        </w:rPr>
        <w:t>As mentioned above, the value of “</w:t>
      </w:r>
      <w:r w:rsidRPr="00927CC7">
        <w:rPr>
          <w:i/>
          <w:iCs/>
          <w:lang w:eastAsia="zh-TW"/>
        </w:rPr>
        <w:t>total-NrofOccasions-PerCGPeriod</w:t>
      </w:r>
      <w:r>
        <w:rPr>
          <w:lang w:val="en-GB" w:eastAsia="zh-TW"/>
        </w:rPr>
        <w:t xml:space="preserve">” is a fixed integer number and (pre-)configured by RRC for the corresponding CG configuration with multiple PUSCH occasions. </w:t>
      </w:r>
      <w:r w:rsidR="00916DFB">
        <w:rPr>
          <w:lang w:val="en-GB" w:eastAsia="zh-TW"/>
        </w:rPr>
        <w:t>For the 1</w:t>
      </w:r>
      <w:r w:rsidR="00916DFB" w:rsidRPr="00916DFB">
        <w:rPr>
          <w:vertAlign w:val="superscript"/>
          <w:lang w:val="en-GB" w:eastAsia="zh-TW"/>
        </w:rPr>
        <w:t>st</w:t>
      </w:r>
      <w:r w:rsidR="00916DFB">
        <w:rPr>
          <w:lang w:val="en-GB" w:eastAsia="zh-TW"/>
        </w:rPr>
        <w:t xml:space="preserve"> PUSCH TO in a CG period, the parameter “</w:t>
      </w:r>
      <w:r w:rsidR="00916DFB" w:rsidRPr="00927CC7">
        <w:rPr>
          <w:i/>
          <w:iCs/>
          <w:lang w:val="en-GB" w:eastAsia="zh-TW"/>
        </w:rPr>
        <w:t>CURRENT_occasion_index</w:t>
      </w:r>
      <w:r w:rsidR="00916DFB">
        <w:rPr>
          <w:lang w:val="en-GB" w:eastAsia="zh-TW"/>
        </w:rPr>
        <w:t xml:space="preserve">” is set to zero. </w:t>
      </w:r>
      <w:r>
        <w:rPr>
          <w:lang w:val="en-GB" w:eastAsia="zh-TW"/>
        </w:rPr>
        <w:t>To calculate the value of the parameter “</w:t>
      </w:r>
      <w:r w:rsidRPr="00927CC7">
        <w:rPr>
          <w:i/>
          <w:iCs/>
          <w:lang w:val="en-GB" w:eastAsia="zh-TW"/>
        </w:rPr>
        <w:t>CURRENT_occasion_index</w:t>
      </w:r>
      <w:r>
        <w:rPr>
          <w:lang w:val="en-GB" w:eastAsia="zh-TW"/>
        </w:rPr>
        <w:t>”</w:t>
      </w:r>
      <w:r w:rsidR="00916DFB">
        <w:rPr>
          <w:lang w:val="en-GB" w:eastAsia="zh-TW"/>
        </w:rPr>
        <w:t xml:space="preserve"> PUSCH </w:t>
      </w:r>
      <w:r w:rsidR="009728A8">
        <w:rPr>
          <w:lang w:val="en-GB" w:eastAsia="zh-TW"/>
        </w:rPr>
        <w:t>TOs after the 1</w:t>
      </w:r>
      <w:r w:rsidR="009728A8" w:rsidRPr="009728A8">
        <w:rPr>
          <w:vertAlign w:val="superscript"/>
          <w:lang w:val="en-GB" w:eastAsia="zh-TW"/>
        </w:rPr>
        <w:t>st</w:t>
      </w:r>
      <w:r w:rsidR="009728A8">
        <w:rPr>
          <w:lang w:val="en-GB" w:eastAsia="zh-TW"/>
        </w:rPr>
        <w:t xml:space="preserve"> PUSCH TO (for 2</w:t>
      </w:r>
      <w:r w:rsidR="009728A8" w:rsidRPr="00916DFB">
        <w:rPr>
          <w:vertAlign w:val="superscript"/>
          <w:lang w:val="en-GB" w:eastAsia="zh-TW"/>
        </w:rPr>
        <w:t>nd</w:t>
      </w:r>
      <w:r w:rsidR="009728A8">
        <w:rPr>
          <w:lang w:val="en-GB" w:eastAsia="zh-TW"/>
        </w:rPr>
        <w:t>, 3</w:t>
      </w:r>
      <w:r w:rsidR="009728A8" w:rsidRPr="00916DFB">
        <w:rPr>
          <w:vertAlign w:val="superscript"/>
          <w:lang w:val="en-GB" w:eastAsia="zh-TW"/>
        </w:rPr>
        <w:t>rd</w:t>
      </w:r>
      <w:r w:rsidR="009728A8">
        <w:rPr>
          <w:lang w:val="en-GB" w:eastAsia="zh-TW"/>
        </w:rPr>
        <w:t>, etc. TOs)</w:t>
      </w:r>
      <w:r>
        <w:rPr>
          <w:lang w:val="en-GB" w:eastAsia="zh-TW"/>
        </w:rPr>
        <w:t>,</w:t>
      </w:r>
      <w:r w:rsidR="009728A8">
        <w:rPr>
          <w:lang w:val="en-GB" w:eastAsia="zh-TW"/>
        </w:rPr>
        <w:t xml:space="preserve"> </w:t>
      </w:r>
      <w:r>
        <w:rPr>
          <w:lang w:val="en-GB" w:eastAsia="zh-TW"/>
        </w:rPr>
        <w:t>the following formulation should be defined such that there is no ambiguity between UE and network</w:t>
      </w:r>
      <w:r w:rsidR="00916DFB">
        <w:rPr>
          <w:lang w:val="en-GB" w:eastAsia="zh-TW"/>
        </w:rPr>
        <w:t>:</w:t>
      </w:r>
    </w:p>
    <w:tbl>
      <w:tblPr>
        <w:tblStyle w:val="TableGrid"/>
        <w:tblW w:w="0" w:type="auto"/>
        <w:tblLook w:val="04A0" w:firstRow="1" w:lastRow="0" w:firstColumn="1" w:lastColumn="0" w:noHBand="0" w:noVBand="1"/>
      </w:tblPr>
      <w:tblGrid>
        <w:gridCol w:w="9631"/>
      </w:tblGrid>
      <w:tr w:rsidR="00C22A96" w14:paraId="0562FF26" w14:textId="77777777" w:rsidTr="00C22A96">
        <w:tc>
          <w:tcPr>
            <w:tcW w:w="9631" w:type="dxa"/>
          </w:tcPr>
          <w:p w14:paraId="269DEA91" w14:textId="4FE9A938" w:rsidR="00916DFB" w:rsidRPr="00916DFB" w:rsidRDefault="00916DFB" w:rsidP="00927CC7">
            <w:pPr>
              <w:jc w:val="both"/>
              <w:rPr>
                <w:lang w:eastAsia="zh-TW"/>
              </w:rPr>
            </w:pPr>
            <m:oMathPara>
              <m:oMathParaPr>
                <m:jc m:val="left"/>
              </m:oMathParaPr>
              <m:oMath>
                <m:r>
                  <m:rPr>
                    <m:sty m:val="p"/>
                  </m:rPr>
                  <w:rPr>
                    <w:rFonts w:ascii="Cambria Math" w:hAnsi="Cambria Math"/>
                    <w:lang w:eastAsia="zh-TW"/>
                  </w:rPr>
                  <m:t>For 2nd, 3rd, etc. PUSCH TOs:</m:t>
                </m:r>
              </m:oMath>
            </m:oMathPara>
          </w:p>
          <w:p w14:paraId="7486AD1D" w14:textId="77777777" w:rsidR="00C22A96" w:rsidRPr="009728A8" w:rsidRDefault="00275FB3">
            <w:pPr>
              <w:pStyle w:val="ListParagraph"/>
              <w:numPr>
                <w:ilvl w:val="0"/>
                <w:numId w:val="15"/>
              </w:numPr>
              <w:jc w:val="both"/>
              <w:rPr>
                <w:lang w:val="en-GB" w:eastAsia="zh-TW"/>
              </w:rPr>
            </w:pPr>
            <m:oMath>
              <m:r>
                <w:rPr>
                  <w:rFonts w:ascii="Cambria Math" w:hAnsi="Cambria Math"/>
                  <w:lang w:val="en-GB" w:eastAsia="zh-TW"/>
                </w:rPr>
                <m:t>CURRENT_occasion_index</m:t>
              </m:r>
              <m:r>
                <w:rPr>
                  <w:rFonts w:ascii="Cambria Math" w:hAnsi="Cambria Math"/>
                  <w:lang w:eastAsia="zh-TW"/>
                </w:rPr>
                <m:t>= floor</m:t>
              </m:r>
              <m:d>
                <m:dPr>
                  <m:ctrlPr>
                    <w:rPr>
                      <w:rFonts w:ascii="Cambria Math" w:hAnsi="Cambria Math"/>
                      <w:i/>
                      <w:iCs/>
                      <w:lang w:eastAsia="zh-TW"/>
                    </w:rPr>
                  </m:ctrlPr>
                </m:dPr>
                <m:e>
                  <m:f>
                    <m:fPr>
                      <m:ctrlPr>
                        <w:rPr>
                          <w:rFonts w:ascii="Cambria Math" w:hAnsi="Cambria Math"/>
                          <w:i/>
                          <w:iCs/>
                          <w:lang w:eastAsia="zh-TW"/>
                        </w:rPr>
                      </m:ctrlPr>
                    </m:fPr>
                    <m:num>
                      <m:r>
                        <w:rPr>
                          <w:rFonts w:ascii="Cambria Math" w:hAnsi="Cambria Math"/>
                          <w:color w:val="F79646" w:themeColor="accent6"/>
                          <w:lang w:eastAsia="zh-TW"/>
                        </w:rPr>
                        <m:t>position_in_CURRENT_CGperiod</m:t>
                      </m:r>
                      <m:r>
                        <w:rPr>
                          <w:rFonts w:ascii="Cambria Math" w:hAnsi="Cambria Math"/>
                          <w:lang w:eastAsia="zh-TW"/>
                        </w:rPr>
                        <m:t xml:space="preserve"> - time_Gap_MultipleOccasions</m:t>
                      </m:r>
                    </m:num>
                    <m:den>
                      <m:r>
                        <w:rPr>
                          <w:rFonts w:ascii="Cambria Math" w:hAnsi="Cambria Math"/>
                          <w:lang w:eastAsia="zh-TW"/>
                        </w:rPr>
                        <m:t>numberOfSymbolsPerSlot</m:t>
                      </m:r>
                    </m:den>
                  </m:f>
                </m:e>
              </m:d>
            </m:oMath>
          </w:p>
          <w:p w14:paraId="53ABEAFE" w14:textId="5B316DB8" w:rsidR="00394AAD" w:rsidRPr="00394AAD" w:rsidRDefault="009728A8" w:rsidP="009728A8">
            <w:pPr>
              <w:jc w:val="both"/>
              <w:rPr>
                <w:iCs/>
                <w:sz w:val="18"/>
                <w:szCs w:val="18"/>
                <w:lang w:eastAsia="zh-TW"/>
              </w:rPr>
            </w:pPr>
            <w:r>
              <w:rPr>
                <w:lang w:val="en-GB" w:eastAsia="zh-TW"/>
              </w:rPr>
              <w:t xml:space="preserve">where </w:t>
            </w:r>
            <m:oMath>
              <m:r>
                <w:rPr>
                  <w:rFonts w:ascii="Cambria Math" w:hAnsi="Cambria Math"/>
                  <w:color w:val="F79646" w:themeColor="accent6"/>
                  <w:sz w:val="18"/>
                  <w:szCs w:val="18"/>
                  <w:lang w:eastAsia="zh-TW"/>
                </w:rPr>
                <m:t>position_in_CURRENT_CGperiod</m:t>
              </m:r>
              <m:r>
                <w:rPr>
                  <w:rFonts w:ascii="Cambria Math" w:hAnsi="Cambria Math"/>
                  <w:sz w:val="18"/>
                  <w:szCs w:val="18"/>
                  <w:lang w:eastAsia="zh-TW"/>
                </w:rPr>
                <m:t>=</m:t>
              </m:r>
              <m:r>
                <m:rPr>
                  <m:sty m:val="p"/>
                </m:rPr>
                <w:rPr>
                  <w:rFonts w:ascii="Cambria Math" w:hAnsi="Cambria Math"/>
                  <w:sz w:val="18"/>
                  <w:szCs w:val="18"/>
                  <w:lang w:eastAsia="zh-TW"/>
                </w:rPr>
                <m:t>[CURRENT_symbol - floor(CURRENT_symbol/</m:t>
              </m:r>
              <m:r>
                <w:rPr>
                  <w:rFonts w:ascii="Cambria Math" w:hAnsi="Cambria Math"/>
                  <w:sz w:val="18"/>
                  <w:szCs w:val="18"/>
                  <w:lang w:eastAsia="zh-TW"/>
                </w:rPr>
                <m:t>periodicity</m:t>
              </m:r>
              <m:r>
                <m:rPr>
                  <m:sty m:val="p"/>
                </m:rPr>
                <w:rPr>
                  <w:rFonts w:ascii="Cambria Math" w:hAnsi="Cambria Math"/>
                  <w:sz w:val="18"/>
                  <w:szCs w:val="18"/>
                  <w:lang w:eastAsia="zh-TW"/>
                </w:rPr>
                <m:t>) *</m:t>
              </m:r>
              <m:r>
                <w:rPr>
                  <w:rFonts w:ascii="Cambria Math" w:hAnsi="Cambria Math"/>
                  <w:sz w:val="18"/>
                  <w:szCs w:val="18"/>
                  <w:lang w:eastAsia="zh-TW"/>
                </w:rPr>
                <m:t xml:space="preserve"> periodicity]</m:t>
              </m:r>
            </m:oMath>
          </w:p>
        </w:tc>
      </w:tr>
    </w:tbl>
    <w:p w14:paraId="5060548D" w14:textId="77777777" w:rsidR="00C22A96" w:rsidRDefault="00C22A96" w:rsidP="00927CC7">
      <w:pPr>
        <w:jc w:val="both"/>
        <w:rPr>
          <w:lang w:val="en-GB" w:eastAsia="zh-TW"/>
        </w:rPr>
      </w:pPr>
    </w:p>
    <w:p w14:paraId="7946F4D4" w14:textId="3E66E6DA" w:rsidR="009728A8" w:rsidRDefault="009728A8" w:rsidP="00927CC7">
      <w:pPr>
        <w:jc w:val="both"/>
        <w:rPr>
          <w:lang w:val="en-GB" w:eastAsia="zh-TW"/>
        </w:rPr>
      </w:pPr>
      <w:r>
        <w:rPr>
          <w:lang w:val="en-GB" w:eastAsia="zh-TW"/>
        </w:rPr>
        <w:t xml:space="preserve">According to the formula above, the parameter </w:t>
      </w:r>
      <m:oMath>
        <m:r>
          <w:rPr>
            <w:rFonts w:ascii="Cambria Math" w:hAnsi="Cambria Math"/>
            <w:sz w:val="18"/>
            <w:szCs w:val="18"/>
            <w:lang w:eastAsia="zh-TW"/>
          </w:rPr>
          <m:t>position_in_CURRENT_CGperiod</m:t>
        </m:r>
      </m:oMath>
      <w:r>
        <w:rPr>
          <w:iCs/>
          <w:sz w:val="18"/>
          <w:szCs w:val="18"/>
          <w:lang w:eastAsia="zh-TW"/>
        </w:rPr>
        <w:t xml:space="preserve"> indicates the symbol index position in reference to the symbol index that starts the current CG period. </w:t>
      </w:r>
      <w:r w:rsidR="00394AAD">
        <w:rPr>
          <w:iCs/>
          <w:sz w:val="18"/>
          <w:szCs w:val="18"/>
          <w:lang w:eastAsia="zh-TW"/>
        </w:rPr>
        <w:t xml:space="preserve">The parameter </w:t>
      </w:r>
      <m:oMath>
        <m:r>
          <w:rPr>
            <w:rFonts w:ascii="Cambria Math" w:hAnsi="Cambria Math"/>
            <w:lang w:eastAsia="zh-TW"/>
          </w:rPr>
          <m:t>ime_Gap_MultipleOccasions</m:t>
        </m:r>
      </m:oMath>
      <w:r w:rsidR="00394AAD">
        <w:rPr>
          <w:iCs/>
          <w:lang w:eastAsia="zh-TW"/>
        </w:rPr>
        <w:t xml:space="preserve"> has a fixed value and defines the time gap between the 1</w:t>
      </w:r>
      <w:r w:rsidR="00394AAD" w:rsidRPr="00394AAD">
        <w:rPr>
          <w:iCs/>
          <w:vertAlign w:val="superscript"/>
          <w:lang w:eastAsia="zh-TW"/>
        </w:rPr>
        <w:t>st</w:t>
      </w:r>
      <w:r w:rsidR="00394AAD">
        <w:rPr>
          <w:iCs/>
          <w:lang w:eastAsia="zh-TW"/>
        </w:rPr>
        <w:t xml:space="preserve"> and 2</w:t>
      </w:r>
      <w:r w:rsidR="00394AAD" w:rsidRPr="00394AAD">
        <w:rPr>
          <w:iCs/>
          <w:vertAlign w:val="superscript"/>
          <w:lang w:eastAsia="zh-TW"/>
        </w:rPr>
        <w:t>nd</w:t>
      </w:r>
      <w:r w:rsidR="00394AAD">
        <w:rPr>
          <w:iCs/>
          <w:lang w:eastAsia="zh-TW"/>
        </w:rPr>
        <w:t xml:space="preserve"> PUSCH TOs</w:t>
      </w:r>
      <w:r w:rsidR="003A66C4">
        <w:rPr>
          <w:iCs/>
          <w:lang w:eastAsia="zh-TW"/>
        </w:rPr>
        <w:t xml:space="preserve"> in </w:t>
      </w:r>
      <w:r w:rsidR="006B45B9">
        <w:rPr>
          <w:iCs/>
          <w:lang w:eastAsia="zh-TW"/>
        </w:rPr>
        <w:t>number of symbols</w:t>
      </w:r>
      <w:r w:rsidR="003A66C4">
        <w:rPr>
          <w:iCs/>
          <w:lang w:eastAsia="zh-TW"/>
        </w:rPr>
        <w:t>.</w:t>
      </w:r>
    </w:p>
    <w:p w14:paraId="04EE0621" w14:textId="2F4EB372" w:rsidR="005B1A7B" w:rsidRDefault="009728A8" w:rsidP="00927CC7">
      <w:pPr>
        <w:jc w:val="both"/>
        <w:rPr>
          <w:lang w:val="en-GB" w:eastAsia="zh-TW"/>
        </w:rPr>
      </w:pPr>
      <w:r>
        <w:rPr>
          <w:lang w:val="en-GB" w:eastAsia="zh-TW"/>
        </w:rPr>
        <w:t xml:space="preserve">Based on the discussion, we propose the following: </w:t>
      </w:r>
    </w:p>
    <w:p w14:paraId="69420534" w14:textId="0CE7DBD3" w:rsidR="00A77EDD" w:rsidRDefault="009728A8" w:rsidP="00927CC7">
      <w:pPr>
        <w:jc w:val="both"/>
        <w:rPr>
          <w:b/>
          <w:bCs/>
          <w:color w:val="000000"/>
        </w:rPr>
      </w:pPr>
      <w:r>
        <w:rPr>
          <w:b/>
          <w:bCs/>
          <w:color w:val="000000"/>
        </w:rPr>
        <w:t xml:space="preserve">Proposal </w:t>
      </w:r>
      <w:r w:rsidR="00FC2C29">
        <w:rPr>
          <w:b/>
          <w:bCs/>
          <w:color w:val="000000"/>
        </w:rPr>
        <w:t>7</w:t>
      </w:r>
      <w:r>
        <w:rPr>
          <w:b/>
          <w:bCs/>
          <w:color w:val="000000"/>
        </w:rPr>
        <w:t xml:space="preserve">: Legacy CG HARQ ID formula is modified to include the current </w:t>
      </w:r>
      <w:r w:rsidR="00501A01">
        <w:rPr>
          <w:b/>
          <w:bCs/>
          <w:color w:val="000000"/>
        </w:rPr>
        <w:t>PUSCH TO</w:t>
      </w:r>
      <w:r>
        <w:rPr>
          <w:b/>
          <w:bCs/>
          <w:color w:val="000000"/>
        </w:rPr>
        <w:t xml:space="preserve"> index </w:t>
      </w:r>
      <w:r w:rsidR="00501A01">
        <w:rPr>
          <w:b/>
          <w:bCs/>
          <w:color w:val="000000"/>
        </w:rPr>
        <w:t xml:space="preserve">to determine corresponding HARQ ID. </w:t>
      </w:r>
    </w:p>
    <w:p w14:paraId="1CB52C7B" w14:textId="402BB684" w:rsidR="009728A8" w:rsidRDefault="00A77EDD" w:rsidP="00927CC7">
      <w:pPr>
        <w:jc w:val="both"/>
        <w:rPr>
          <w:lang w:val="en-GB" w:eastAsia="zh-TW"/>
        </w:rPr>
      </w:pPr>
      <w:r>
        <w:rPr>
          <w:b/>
          <w:bCs/>
          <w:color w:val="000000"/>
        </w:rPr>
        <w:t xml:space="preserve">Proposal </w:t>
      </w:r>
      <w:r w:rsidR="00FC2C29">
        <w:rPr>
          <w:b/>
          <w:bCs/>
          <w:color w:val="000000"/>
        </w:rPr>
        <w:t>8</w:t>
      </w:r>
      <w:r>
        <w:rPr>
          <w:b/>
          <w:bCs/>
          <w:color w:val="000000"/>
        </w:rPr>
        <w:t xml:space="preserve">: </w:t>
      </w:r>
      <w:r w:rsidR="00501A01">
        <w:rPr>
          <w:b/>
          <w:bCs/>
          <w:color w:val="000000"/>
        </w:rPr>
        <w:t xml:space="preserve">The </w:t>
      </w:r>
      <w:r w:rsidR="00C274F2">
        <w:rPr>
          <w:b/>
          <w:bCs/>
          <w:color w:val="000000"/>
        </w:rPr>
        <w:t>parameter “</w:t>
      </w:r>
      <w:r w:rsidR="00501A01">
        <w:rPr>
          <w:b/>
          <w:bCs/>
          <w:color w:val="000000"/>
        </w:rPr>
        <w:t>current PUSCH TO index</w:t>
      </w:r>
      <w:r w:rsidR="00C274F2">
        <w:rPr>
          <w:b/>
          <w:bCs/>
          <w:color w:val="000000"/>
        </w:rPr>
        <w:t>”</w:t>
      </w:r>
      <w:r w:rsidR="00501A01">
        <w:rPr>
          <w:b/>
          <w:bCs/>
          <w:color w:val="000000"/>
        </w:rPr>
        <w:t xml:space="preserve"> shall be </w:t>
      </w:r>
      <w:r>
        <w:rPr>
          <w:b/>
          <w:bCs/>
          <w:color w:val="000000"/>
        </w:rPr>
        <w:t xml:space="preserve">formulated in a non-ambiguous manner. </w:t>
      </w:r>
    </w:p>
    <w:p w14:paraId="098B36B0" w14:textId="43D06458" w:rsidR="008C4083" w:rsidRDefault="004D2370" w:rsidP="004D2370">
      <w:pPr>
        <w:pStyle w:val="Heading2"/>
        <w:rPr>
          <w:lang w:eastAsia="zh-TW"/>
        </w:rPr>
      </w:pPr>
      <w:r>
        <w:rPr>
          <w:lang w:eastAsia="zh-TW"/>
        </w:rPr>
        <w:lastRenderedPageBreak/>
        <w:t xml:space="preserve">On PUSCH parameters </w:t>
      </w:r>
    </w:p>
    <w:p w14:paraId="0418FCE2" w14:textId="06EB6105" w:rsidR="004D2370" w:rsidRDefault="003169A3" w:rsidP="004D2370">
      <w:pPr>
        <w:rPr>
          <w:lang w:eastAsia="zh-TW"/>
        </w:rPr>
      </w:pPr>
      <w:r>
        <w:rPr>
          <w:lang w:val="en-GB" w:eastAsia="zh-TW"/>
        </w:rPr>
        <w:t>Previous RAN1-112 meeting [3] made the following agreement on other PUSCH parameters</w:t>
      </w:r>
      <w:r w:rsidR="00D84E78">
        <w:rPr>
          <w:lang w:val="en-GB" w:eastAsia="zh-TW"/>
        </w:rPr>
        <w:t>:</w:t>
      </w:r>
    </w:p>
    <w:tbl>
      <w:tblPr>
        <w:tblStyle w:val="TableGrid"/>
        <w:tblW w:w="0" w:type="auto"/>
        <w:tblLook w:val="04A0" w:firstRow="1" w:lastRow="0" w:firstColumn="1" w:lastColumn="0" w:noHBand="0" w:noVBand="1"/>
      </w:tblPr>
      <w:tblGrid>
        <w:gridCol w:w="9631"/>
      </w:tblGrid>
      <w:tr w:rsidR="004D2370" w14:paraId="5E039299" w14:textId="77777777" w:rsidTr="004D2370">
        <w:tc>
          <w:tcPr>
            <w:tcW w:w="9631" w:type="dxa"/>
          </w:tcPr>
          <w:p w14:paraId="7D97C33C" w14:textId="77777777" w:rsidR="004D2370" w:rsidRDefault="004D2370" w:rsidP="004D2370">
            <w:pPr>
              <w:rPr>
                <w:highlight w:val="green"/>
                <w:lang w:eastAsia="x-none"/>
              </w:rPr>
            </w:pPr>
            <w:r>
              <w:rPr>
                <w:highlight w:val="green"/>
                <w:lang w:eastAsia="x-none"/>
              </w:rPr>
              <w:t>Agreement</w:t>
            </w:r>
          </w:p>
          <w:p w14:paraId="4229C963" w14:textId="77777777" w:rsidR="004D2370" w:rsidRDefault="004D2370" w:rsidP="004D2370">
            <w:r>
              <w:rPr>
                <w:lang w:eastAsia="ja-JP"/>
              </w:rPr>
              <w:t xml:space="preserve">For the PUSCHs parameters in a </w:t>
            </w:r>
            <w:r>
              <w:t>multi-PUSCHs CG configuration, the configuration/indication parameters except MCS and FDRA of CG PUSCHs in a multi-PUSCHs CG configuration are the same</w:t>
            </w:r>
          </w:p>
          <w:p w14:paraId="581FA6B7" w14:textId="77777777" w:rsidR="004D2370" w:rsidRDefault="004D2370">
            <w:pPr>
              <w:pStyle w:val="ListParagraph"/>
              <w:numPr>
                <w:ilvl w:val="0"/>
                <w:numId w:val="10"/>
              </w:numPr>
              <w:overflowPunct w:val="0"/>
              <w:autoSpaceDE w:val="0"/>
              <w:autoSpaceDN w:val="0"/>
              <w:adjustRightInd w:val="0"/>
              <w:contextualSpacing/>
            </w:pPr>
            <w:r>
              <w:t>FFS: For MCS and FDRA, study further to decide whether/how to be different.</w:t>
            </w:r>
          </w:p>
          <w:p w14:paraId="514BACD2" w14:textId="77777777" w:rsidR="004D2370" w:rsidRDefault="004D2370">
            <w:pPr>
              <w:pStyle w:val="ListParagraph"/>
              <w:numPr>
                <w:ilvl w:val="0"/>
                <w:numId w:val="10"/>
              </w:numPr>
              <w:overflowPunct w:val="0"/>
              <w:autoSpaceDE w:val="0"/>
              <w:autoSpaceDN w:val="0"/>
              <w:adjustRightInd w:val="0"/>
              <w:contextualSpacing/>
            </w:pPr>
            <w:r>
              <w:t>FFS: Applicability to type-1 and type-2</w:t>
            </w:r>
          </w:p>
          <w:p w14:paraId="3898EE87" w14:textId="7DDD238C" w:rsidR="004D2370" w:rsidRDefault="004D2370">
            <w:pPr>
              <w:pStyle w:val="ListParagraph"/>
              <w:numPr>
                <w:ilvl w:val="0"/>
                <w:numId w:val="10"/>
              </w:numPr>
              <w:overflowPunct w:val="0"/>
              <w:autoSpaceDE w:val="0"/>
              <w:autoSpaceDN w:val="0"/>
              <w:adjustRightInd w:val="0"/>
              <w:contextualSpacing/>
            </w:pPr>
            <w:r>
              <w:t>Note: TDRA and HP ID are not in this scope of the above statement.</w:t>
            </w:r>
          </w:p>
        </w:tc>
      </w:tr>
    </w:tbl>
    <w:p w14:paraId="0A29EB15" w14:textId="77777777" w:rsidR="0096745B" w:rsidRDefault="0096745B" w:rsidP="00EB2FCB">
      <w:pPr>
        <w:jc w:val="both"/>
      </w:pPr>
    </w:p>
    <w:p w14:paraId="099D68FC" w14:textId="15CD906A" w:rsidR="00EB2FCB" w:rsidRDefault="00C77D7B" w:rsidP="00EB2FCB">
      <w:pPr>
        <w:jc w:val="both"/>
      </w:pPr>
      <w:r>
        <w:t xml:space="preserve">According to the above agreement, two approaches can be considered. In one approach, </w:t>
      </w:r>
      <w:r w:rsidR="00EB2FCB">
        <w:t xml:space="preserve">the same </w:t>
      </w:r>
      <w:r>
        <w:t xml:space="preserve">MCS/FDRA configurations </w:t>
      </w:r>
      <w:r w:rsidR="00EB2FCB">
        <w:t xml:space="preserve">are shared </w:t>
      </w:r>
      <w:r>
        <w:t xml:space="preserve">among </w:t>
      </w:r>
      <w:r w:rsidR="00EB2FCB">
        <w:t xml:space="preserve">all PUSCH </w:t>
      </w:r>
      <w:r>
        <w:t>TOs</w:t>
      </w:r>
      <w:r w:rsidR="00EB2FCB">
        <w:t xml:space="preserve">. </w:t>
      </w:r>
      <w:r>
        <w:t>In another approach</w:t>
      </w:r>
      <w:r w:rsidR="00EB2FCB">
        <w:t xml:space="preserve">, </w:t>
      </w:r>
      <w:r w:rsidR="00C93E83">
        <w:t xml:space="preserve">either of these MCS/FDRA configurations </w:t>
      </w:r>
      <w:r w:rsidR="00EB2FCB">
        <w:t xml:space="preserve">can be </w:t>
      </w:r>
      <w:r w:rsidR="00C93E83">
        <w:t xml:space="preserve">assigned </w:t>
      </w:r>
      <w:r w:rsidR="00EB2FCB">
        <w:t>different</w:t>
      </w:r>
      <w:r w:rsidR="00C93E83">
        <w:t>ly</w:t>
      </w:r>
      <w:r w:rsidR="00EB2FCB">
        <w:t xml:space="preserve"> for different PUSCH </w:t>
      </w:r>
      <w:r w:rsidR="00C93E83">
        <w:t>TOs</w:t>
      </w:r>
      <w:r w:rsidR="00EB2FCB">
        <w:t>. See Figure-1 below</w:t>
      </w:r>
      <w:r w:rsidR="00C93E83">
        <w:t xml:space="preserve"> as an example</w:t>
      </w:r>
      <w:r w:rsidR="00EB2FCB">
        <w:t xml:space="preserve">. </w:t>
      </w:r>
    </w:p>
    <w:p w14:paraId="76D138BA" w14:textId="77777777" w:rsidR="00EB2FCB" w:rsidRDefault="00EB2FCB" w:rsidP="00EB2FCB">
      <w:pPr>
        <w:jc w:val="both"/>
      </w:pPr>
    </w:p>
    <w:p w14:paraId="537A25B7" w14:textId="77777777" w:rsidR="00EB2FCB" w:rsidRDefault="00EB2FCB" w:rsidP="00EB2FCB">
      <w:pPr>
        <w:keepNext/>
        <w:jc w:val="center"/>
      </w:pPr>
      <w:r w:rsidRPr="00F164BD">
        <w:rPr>
          <w:noProof/>
        </w:rPr>
        <w:drawing>
          <wp:inline distT="0" distB="0" distL="0" distR="0" wp14:anchorId="7A07B198" wp14:editId="1434FB2C">
            <wp:extent cx="4598591" cy="832758"/>
            <wp:effectExtent l="0" t="0" r="0" b="5715"/>
            <wp:docPr id="1" name="Picture 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14"/>
                    <a:stretch>
                      <a:fillRect/>
                    </a:stretch>
                  </pic:blipFill>
                  <pic:spPr>
                    <a:xfrm>
                      <a:off x="0" y="0"/>
                      <a:ext cx="4670573" cy="845793"/>
                    </a:xfrm>
                    <a:prstGeom prst="rect">
                      <a:avLst/>
                    </a:prstGeom>
                  </pic:spPr>
                </pic:pic>
              </a:graphicData>
            </a:graphic>
          </wp:inline>
        </w:drawing>
      </w:r>
    </w:p>
    <w:p w14:paraId="1005B7EC" w14:textId="1F780684" w:rsidR="00EB2FCB" w:rsidRDefault="00EB2FCB" w:rsidP="00EB2FCB">
      <w:pPr>
        <w:pStyle w:val="Caption"/>
        <w:jc w:val="center"/>
      </w:pPr>
      <w:r>
        <w:t xml:space="preserve">Figure </w:t>
      </w:r>
      <w:r w:rsidR="00493E90">
        <w:t>2</w:t>
      </w:r>
      <w:r>
        <w:t xml:space="preserve"> Possible </w:t>
      </w:r>
      <w:r w:rsidR="00493E90">
        <w:t xml:space="preserve">parameter settings </w:t>
      </w:r>
      <w:r>
        <w:rPr>
          <w:noProof/>
        </w:rPr>
        <w:t xml:space="preserve">for CG </w:t>
      </w:r>
      <w:r w:rsidR="00493E90">
        <w:rPr>
          <w:noProof/>
        </w:rPr>
        <w:t xml:space="preserve">configuration </w:t>
      </w:r>
    </w:p>
    <w:p w14:paraId="466D956D" w14:textId="77777777" w:rsidR="00EB2FCB" w:rsidRDefault="00EB2FCB" w:rsidP="00EB2FCB">
      <w:pPr>
        <w:jc w:val="both"/>
      </w:pPr>
    </w:p>
    <w:p w14:paraId="750A5561" w14:textId="77777777" w:rsidR="00EB2FCB" w:rsidRDefault="00EB2FCB" w:rsidP="00EB2FCB">
      <w:pPr>
        <w:jc w:val="both"/>
      </w:pPr>
      <w:r>
        <w:t xml:space="preserve">Option-1 needs only one set of RRC configuration parameter for CG based on the existing IEs. However, Option-2 would require multiple sets of configuration parameters, i.e., one set of parameters for each PUSCH transmission occasion per CG. Hence, Option-2 is likely to increase the specification efforts and complexity despite not having a clear advantage over Option-1 in terms of user or system performance. Therefore, Option-1 should be the preferred approach. We propose the following: </w:t>
      </w:r>
    </w:p>
    <w:p w14:paraId="169E2F28" w14:textId="44AD3787" w:rsidR="00FB426F" w:rsidRDefault="00EB2FCB" w:rsidP="007F3E24">
      <w:pPr>
        <w:jc w:val="both"/>
        <w:rPr>
          <w:b/>
          <w:bCs/>
          <w:color w:val="000000"/>
        </w:rPr>
      </w:pPr>
      <w:r>
        <w:rPr>
          <w:b/>
          <w:bCs/>
          <w:color w:val="000000"/>
        </w:rPr>
        <w:t xml:space="preserve">Proposal </w:t>
      </w:r>
      <w:r w:rsidR="00FC25D9">
        <w:rPr>
          <w:b/>
          <w:bCs/>
          <w:color w:val="000000"/>
        </w:rPr>
        <w:t>9</w:t>
      </w:r>
      <w:r>
        <w:rPr>
          <w:b/>
          <w:bCs/>
          <w:color w:val="000000"/>
        </w:rPr>
        <w:t xml:space="preserve">: </w:t>
      </w:r>
      <w:r w:rsidR="000F1E8E">
        <w:rPr>
          <w:b/>
          <w:bCs/>
          <w:color w:val="000000"/>
        </w:rPr>
        <w:t>Same MCS and FDRA values apply to all PUSCH TOs in a CG configuration with multiple PUSCH</w:t>
      </w:r>
      <w:r>
        <w:rPr>
          <w:b/>
          <w:bCs/>
          <w:color w:val="000000"/>
        </w:rPr>
        <w:t>.</w:t>
      </w:r>
    </w:p>
    <w:p w14:paraId="43C6E743" w14:textId="77777777" w:rsidR="007F3E24" w:rsidRPr="007F3E24" w:rsidRDefault="007F3E24" w:rsidP="007F3E24">
      <w:pPr>
        <w:jc w:val="both"/>
        <w:rPr>
          <w:b/>
          <w:bCs/>
          <w:color w:val="000000"/>
        </w:rPr>
      </w:pPr>
    </w:p>
    <w:p w14:paraId="642A19FA" w14:textId="6FACF32D" w:rsidR="00C5490C" w:rsidRDefault="00C5490C" w:rsidP="009E382D">
      <w:pPr>
        <w:pStyle w:val="Heading1"/>
        <w:jc w:val="both"/>
        <w:rPr>
          <w:lang w:eastAsia="zh-TW"/>
        </w:rPr>
      </w:pPr>
      <w:r>
        <w:rPr>
          <w:lang w:eastAsia="zh-TW"/>
        </w:rPr>
        <w:t xml:space="preserve">Dynamic indication of unused </w:t>
      </w:r>
      <w:r w:rsidR="00D744D5">
        <w:rPr>
          <w:lang w:eastAsia="zh-TW"/>
        </w:rPr>
        <w:t xml:space="preserve">PUSCH </w:t>
      </w:r>
      <w:r>
        <w:rPr>
          <w:lang w:eastAsia="zh-TW"/>
        </w:rPr>
        <w:t>TOs</w:t>
      </w:r>
    </w:p>
    <w:p w14:paraId="57FABCFD" w14:textId="5F86758E" w:rsidR="00D635C9" w:rsidRDefault="00D635C9" w:rsidP="00EC3EBB">
      <w:pPr>
        <w:jc w:val="both"/>
        <w:rPr>
          <w:lang w:val="en-GB" w:eastAsia="zh-TW"/>
        </w:rPr>
      </w:pPr>
      <w:r>
        <w:rPr>
          <w:color w:val="000000"/>
        </w:rPr>
        <w:t xml:space="preserve">The motivation </w:t>
      </w:r>
      <w:r w:rsidR="00712CCE">
        <w:rPr>
          <w:color w:val="000000"/>
        </w:rPr>
        <w:t xml:space="preserve">behind dynamic indication of unused PUSCH </w:t>
      </w:r>
      <w:r>
        <w:rPr>
          <w:color w:val="000000"/>
        </w:rPr>
        <w:t>is essentially to help network be informed about unnecessary pre-configured UL resources with sufficient time in advance such that network can react and re-purpose these resources for another user in the system, potentially. That way, over-</w:t>
      </w:r>
      <w:r w:rsidR="00EC3EBB">
        <w:rPr>
          <w:color w:val="000000"/>
        </w:rPr>
        <w:t>provisioned</w:t>
      </w:r>
      <w:r>
        <w:rPr>
          <w:color w:val="000000"/>
        </w:rPr>
        <w:t xml:space="preserve"> resources can be utilized by another user </w:t>
      </w:r>
      <w:r w:rsidR="00EC3EBB">
        <w:rPr>
          <w:color w:val="000000"/>
        </w:rPr>
        <w:t>in the system ove</w:t>
      </w:r>
      <w:r w:rsidR="00E22D6A">
        <w:rPr>
          <w:color w:val="000000"/>
        </w:rPr>
        <w:t xml:space="preserve">r </w:t>
      </w:r>
      <w:r>
        <w:rPr>
          <w:color w:val="000000"/>
        </w:rPr>
        <w:t xml:space="preserve">time. </w:t>
      </w:r>
    </w:p>
    <w:p w14:paraId="37B22DAD" w14:textId="5E654260" w:rsidR="00D744D5" w:rsidRDefault="00C42993" w:rsidP="00EC3EBB">
      <w:pPr>
        <w:jc w:val="both"/>
        <w:rPr>
          <w:lang w:val="en-GB" w:eastAsia="zh-TW"/>
        </w:rPr>
      </w:pPr>
      <w:r>
        <w:rPr>
          <w:lang w:val="en-GB" w:eastAsia="zh-TW"/>
        </w:rPr>
        <w:t xml:space="preserve">In this section, we discuss </w:t>
      </w:r>
      <w:r w:rsidR="009E382D">
        <w:rPr>
          <w:lang w:val="en-GB" w:eastAsia="zh-TW"/>
        </w:rPr>
        <w:t xml:space="preserve">design details </w:t>
      </w:r>
      <w:r>
        <w:rPr>
          <w:lang w:val="en-GB" w:eastAsia="zh-TW"/>
        </w:rPr>
        <w:t xml:space="preserve">on UCI indication of unused PUSCH occasions including what information to carry in the </w:t>
      </w:r>
      <w:r w:rsidR="004A26C9">
        <w:rPr>
          <w:lang w:val="en-GB" w:eastAsia="zh-TW"/>
        </w:rPr>
        <w:t xml:space="preserve">UCI, </w:t>
      </w:r>
      <w:r>
        <w:rPr>
          <w:lang w:val="en-GB" w:eastAsia="zh-TW"/>
        </w:rPr>
        <w:t xml:space="preserve">when to transmit UCI, and UCI </w:t>
      </w:r>
      <w:r w:rsidR="004A26C9">
        <w:rPr>
          <w:lang w:val="en-GB" w:eastAsia="zh-TW"/>
        </w:rPr>
        <w:t>encoding/multiplexing</w:t>
      </w:r>
      <w:r>
        <w:rPr>
          <w:lang w:val="en-GB" w:eastAsia="zh-TW"/>
        </w:rPr>
        <w:t xml:space="preserve"> in PUSCH.</w:t>
      </w:r>
      <w:r w:rsidR="004A26C9">
        <w:rPr>
          <w:lang w:val="en-GB" w:eastAsia="zh-TW"/>
        </w:rPr>
        <w:t xml:space="preserve"> </w:t>
      </w:r>
    </w:p>
    <w:p w14:paraId="7BA75B44" w14:textId="77777777" w:rsidR="00071946" w:rsidRDefault="00071946" w:rsidP="00EC3EBB">
      <w:pPr>
        <w:jc w:val="both"/>
        <w:rPr>
          <w:lang w:val="en-GB" w:eastAsia="zh-TW"/>
        </w:rPr>
      </w:pPr>
    </w:p>
    <w:p w14:paraId="327E2319" w14:textId="68CD449E" w:rsidR="00690834" w:rsidRPr="00796A71" w:rsidRDefault="00690834" w:rsidP="00690834">
      <w:pPr>
        <w:pStyle w:val="Heading2"/>
      </w:pPr>
      <w:r>
        <w:t xml:space="preserve">UCI format </w:t>
      </w:r>
      <w:r w:rsidR="00130B81">
        <w:t>and UCI</w:t>
      </w:r>
      <w:r>
        <w:t xml:space="preserve"> encoding/multiplexing in </w:t>
      </w:r>
      <w:r w:rsidR="00236B9B">
        <w:t xml:space="preserve">CG </w:t>
      </w:r>
      <w:r>
        <w:t>PUSCH</w:t>
      </w:r>
    </w:p>
    <w:p w14:paraId="518EBF1A" w14:textId="25682CB1" w:rsidR="00690834" w:rsidRDefault="00690834" w:rsidP="00690834">
      <w:pPr>
        <w:rPr>
          <w:lang w:eastAsia="zh-TW"/>
        </w:rPr>
      </w:pPr>
      <w:r>
        <w:rPr>
          <w:lang w:val="en-GB" w:eastAsia="zh-TW"/>
        </w:rPr>
        <w:t>Previous RAN1-112 meeting [3] made the following agreement on</w:t>
      </w:r>
      <w:r w:rsidR="007109C5">
        <w:rPr>
          <w:lang w:val="en-GB" w:eastAsia="zh-TW"/>
        </w:rPr>
        <w:t xml:space="preserve"> UCI format and encoding/multiplexing</w:t>
      </w:r>
      <w:r>
        <w:rPr>
          <w:lang w:val="en-GB" w:eastAsia="zh-TW"/>
        </w:rPr>
        <w:t>:</w:t>
      </w:r>
    </w:p>
    <w:tbl>
      <w:tblPr>
        <w:tblStyle w:val="TableGrid"/>
        <w:tblW w:w="0" w:type="auto"/>
        <w:tblLook w:val="04A0" w:firstRow="1" w:lastRow="0" w:firstColumn="1" w:lastColumn="0" w:noHBand="0" w:noVBand="1"/>
      </w:tblPr>
      <w:tblGrid>
        <w:gridCol w:w="9631"/>
      </w:tblGrid>
      <w:tr w:rsidR="00690834" w14:paraId="170A1C06" w14:textId="77777777" w:rsidTr="00690834">
        <w:tc>
          <w:tcPr>
            <w:tcW w:w="9631" w:type="dxa"/>
          </w:tcPr>
          <w:p w14:paraId="6808B1CB" w14:textId="77777777" w:rsidR="00690834" w:rsidRDefault="00690834" w:rsidP="00690834">
            <w:pPr>
              <w:rPr>
                <w:highlight w:val="green"/>
                <w:lang w:eastAsia="x-none"/>
              </w:rPr>
            </w:pPr>
            <w:r>
              <w:rPr>
                <w:highlight w:val="green"/>
                <w:lang w:eastAsia="x-none"/>
              </w:rPr>
              <w:t>Agreement</w:t>
            </w:r>
          </w:p>
          <w:p w14:paraId="14843203" w14:textId="2876B68A" w:rsidR="00690834" w:rsidRDefault="00690834" w:rsidP="00690834">
            <w:r>
              <w:t>The physical channel that carries the UCI that provides information about unused CG PUSCH transmission occasions is CG PUSCH.</w:t>
            </w:r>
          </w:p>
          <w:p w14:paraId="2E7F5F07" w14:textId="77777777" w:rsidR="00690834" w:rsidRDefault="00690834" w:rsidP="00690834">
            <w:pPr>
              <w:rPr>
                <w:highlight w:val="green"/>
                <w:lang w:val="en-GB" w:eastAsia="x-none"/>
              </w:rPr>
            </w:pPr>
            <w:r>
              <w:rPr>
                <w:highlight w:val="green"/>
                <w:lang w:eastAsia="x-none"/>
              </w:rPr>
              <w:lastRenderedPageBreak/>
              <w:t>Agreement</w:t>
            </w:r>
          </w:p>
          <w:p w14:paraId="676D6363" w14:textId="77777777" w:rsidR="00690834" w:rsidRDefault="00690834" w:rsidP="00690834">
            <w:r>
              <w:t>Encoding and multiplexing for “the UCI that provides information about unused CG PUSCH transmission occasions” in a CG PUSCH applies encoding and multiplexing procedures for CG-UCI as baseline.</w:t>
            </w:r>
          </w:p>
          <w:p w14:paraId="6A8AB09E" w14:textId="77777777" w:rsidR="00690834" w:rsidRDefault="00690834">
            <w:pPr>
              <w:pStyle w:val="ListParagraph"/>
              <w:numPr>
                <w:ilvl w:val="0"/>
                <w:numId w:val="11"/>
              </w:numPr>
              <w:overflowPunct w:val="0"/>
              <w:autoSpaceDE w:val="0"/>
              <w:autoSpaceDN w:val="0"/>
              <w:adjustRightInd w:val="0"/>
              <w:contextualSpacing/>
            </w:pPr>
            <w:r>
              <w:t>FFS on details</w:t>
            </w:r>
          </w:p>
          <w:p w14:paraId="65A68D90" w14:textId="77777777" w:rsidR="00690834" w:rsidRDefault="00690834" w:rsidP="00690834">
            <w:pPr>
              <w:rPr>
                <w:highlight w:val="green"/>
                <w:lang w:eastAsia="x-none"/>
              </w:rPr>
            </w:pPr>
            <w:r>
              <w:rPr>
                <w:highlight w:val="green"/>
                <w:lang w:eastAsia="x-none"/>
              </w:rPr>
              <w:t>Agreement</w:t>
            </w:r>
          </w:p>
          <w:p w14:paraId="4191CA4B" w14:textId="77777777" w:rsidR="00690834" w:rsidRDefault="00690834" w:rsidP="00690834">
            <w:r>
              <w:rPr>
                <w:lang w:eastAsia="ja-JP"/>
              </w:rPr>
              <w:t xml:space="preserve">Consider the following alternatives for </w:t>
            </w:r>
            <w:r>
              <w:t>“the UCI that provides information about unused CG PUSCH transmission occasions” for down-selection or revision</w:t>
            </w:r>
          </w:p>
          <w:p w14:paraId="110A7830" w14:textId="77777777" w:rsidR="00690834" w:rsidRDefault="00690834">
            <w:pPr>
              <w:pStyle w:val="ListParagraph"/>
              <w:numPr>
                <w:ilvl w:val="0"/>
                <w:numId w:val="11"/>
              </w:numPr>
              <w:overflowPunct w:val="0"/>
              <w:autoSpaceDE w:val="0"/>
              <w:autoSpaceDN w:val="0"/>
              <w:adjustRightInd w:val="0"/>
              <w:contextualSpacing/>
            </w:pPr>
            <w:r>
              <w:rPr>
                <w:b/>
                <w:bCs/>
              </w:rPr>
              <w:t>Alt. 1:</w:t>
            </w:r>
            <w:r>
              <w:t xml:space="preserve"> “The UCI that provides information about unused CG PUSCH transmission occasions” is defined as a new UCI. </w:t>
            </w:r>
          </w:p>
          <w:p w14:paraId="59B19437" w14:textId="77777777" w:rsidR="00690834" w:rsidRDefault="00690834">
            <w:pPr>
              <w:pStyle w:val="ListParagraph"/>
              <w:numPr>
                <w:ilvl w:val="1"/>
                <w:numId w:val="11"/>
              </w:numPr>
              <w:overflowPunct w:val="0"/>
              <w:autoSpaceDE w:val="0"/>
              <w:autoSpaceDN w:val="0"/>
              <w:adjustRightInd w:val="0"/>
              <w:contextualSpacing/>
            </w:pPr>
            <w:r>
              <w:t>FFS on details</w:t>
            </w:r>
          </w:p>
          <w:p w14:paraId="0C8FE676" w14:textId="77777777" w:rsidR="00690834" w:rsidRDefault="00690834">
            <w:pPr>
              <w:pStyle w:val="ListParagraph"/>
              <w:numPr>
                <w:ilvl w:val="0"/>
                <w:numId w:val="11"/>
              </w:numPr>
              <w:overflowPunct w:val="0"/>
              <w:autoSpaceDE w:val="0"/>
              <w:autoSpaceDN w:val="0"/>
              <w:adjustRightInd w:val="0"/>
              <w:contextualSpacing/>
            </w:pPr>
            <w:r>
              <w:rPr>
                <w:b/>
                <w:bCs/>
              </w:rPr>
              <w:t>Alt. 2:</w:t>
            </w:r>
            <w:r>
              <w:t xml:space="preserve"> “The UCI that provides information about unused CG PUSCH transmission occasions” is added as new field(s) to the CG-UCI.</w:t>
            </w:r>
          </w:p>
          <w:p w14:paraId="0789069A" w14:textId="77777777" w:rsidR="00690834" w:rsidRDefault="00690834">
            <w:pPr>
              <w:pStyle w:val="ListParagraph"/>
              <w:numPr>
                <w:ilvl w:val="1"/>
                <w:numId w:val="11"/>
              </w:numPr>
              <w:overflowPunct w:val="0"/>
              <w:autoSpaceDE w:val="0"/>
              <w:autoSpaceDN w:val="0"/>
              <w:adjustRightInd w:val="0"/>
              <w:contextualSpacing/>
            </w:pPr>
            <w:r>
              <w:t>FFS on details</w:t>
            </w:r>
          </w:p>
          <w:p w14:paraId="2ECEEB3B" w14:textId="77777777" w:rsidR="00690834" w:rsidRDefault="00690834">
            <w:pPr>
              <w:pStyle w:val="ListParagraph"/>
              <w:numPr>
                <w:ilvl w:val="0"/>
                <w:numId w:val="11"/>
              </w:numPr>
              <w:overflowPunct w:val="0"/>
              <w:autoSpaceDE w:val="0"/>
              <w:autoSpaceDN w:val="0"/>
              <w:adjustRightInd w:val="0"/>
              <w:contextualSpacing/>
            </w:pPr>
            <w:r>
              <w:rPr>
                <w:b/>
                <w:bCs/>
              </w:rPr>
              <w:t>Alt. 3:</w:t>
            </w:r>
            <w:r>
              <w:t xml:space="preserve"> “The UCI that provides information about unused CG PUSCH transmission occasions” replaces/re-purposes some field(s) of the CG-UCI.</w:t>
            </w:r>
          </w:p>
          <w:p w14:paraId="42497494" w14:textId="703B27E7" w:rsidR="00690834" w:rsidRPr="00690834" w:rsidRDefault="00690834">
            <w:pPr>
              <w:pStyle w:val="ListParagraph"/>
              <w:numPr>
                <w:ilvl w:val="1"/>
                <w:numId w:val="11"/>
              </w:numPr>
              <w:overflowPunct w:val="0"/>
              <w:autoSpaceDE w:val="0"/>
              <w:autoSpaceDN w:val="0"/>
              <w:adjustRightInd w:val="0"/>
              <w:contextualSpacing/>
            </w:pPr>
            <w:r>
              <w:t>FFS on details</w:t>
            </w:r>
          </w:p>
        </w:tc>
      </w:tr>
    </w:tbl>
    <w:p w14:paraId="616A997A" w14:textId="53FF526C" w:rsidR="00690834" w:rsidRDefault="00690834" w:rsidP="00690834">
      <w:pPr>
        <w:jc w:val="both"/>
        <w:rPr>
          <w:color w:val="000000"/>
        </w:rPr>
      </w:pPr>
    </w:p>
    <w:p w14:paraId="2C1531BA" w14:textId="5F939A1A" w:rsidR="00690834" w:rsidRDefault="00690834" w:rsidP="00690834">
      <w:pPr>
        <w:jc w:val="both"/>
        <w:rPr>
          <w:color w:val="000000"/>
        </w:rPr>
      </w:pPr>
      <w:r>
        <w:rPr>
          <w:color w:val="000000"/>
        </w:rPr>
        <w:t>Two options can be considered as candidate</w:t>
      </w:r>
      <w:r w:rsidR="00732A52">
        <w:rPr>
          <w:color w:val="000000"/>
        </w:rPr>
        <w:t xml:space="preserve"> UCI</w:t>
      </w:r>
      <w:r>
        <w:rPr>
          <w:color w:val="000000"/>
        </w:rPr>
        <w:t xml:space="preserve"> formats. Either a new </w:t>
      </w:r>
      <w:r w:rsidR="000B0314">
        <w:rPr>
          <w:color w:val="000000"/>
        </w:rPr>
        <w:t>XR-</w:t>
      </w:r>
      <w:r>
        <w:rPr>
          <w:color w:val="000000"/>
        </w:rPr>
        <w:t xml:space="preserve">UCI format can be </w:t>
      </w:r>
      <w:r w:rsidR="009A3F26">
        <w:rPr>
          <w:color w:val="000000"/>
        </w:rPr>
        <w:t>defined</w:t>
      </w:r>
      <w:r>
        <w:rPr>
          <w:color w:val="000000"/>
        </w:rPr>
        <w:t xml:space="preserve"> for the indication of unused CG PUSCH occasions, or one of the existing UCI formats is re-used. </w:t>
      </w:r>
      <w:r w:rsidR="009A3F26">
        <w:rPr>
          <w:color w:val="000000"/>
        </w:rPr>
        <w:t xml:space="preserve">Since the exact UCI field(s) are not decided yet, it can be more reasonable to discuss UCI format later, after UCI content is decided. However, if we consider that only one new UCI field is needed to indicate the number of unused PUSCH as an integer value (i.e., in consecutive slots), re-using CG-UCI is a more straightforward approach. </w:t>
      </w:r>
      <w:r>
        <w:rPr>
          <w:color w:val="000000"/>
        </w:rPr>
        <w:t xml:space="preserve">Since CG-UCI is already defined in the specifications and it supports multiplexing with CG PUSCH, it is a suitable candidate for R18 dynamic indication. </w:t>
      </w:r>
    </w:p>
    <w:p w14:paraId="44217686" w14:textId="77777777" w:rsidR="00690834" w:rsidRDefault="00690834" w:rsidP="00690834">
      <w:pPr>
        <w:jc w:val="both"/>
        <w:rPr>
          <w:color w:val="000000"/>
        </w:rPr>
      </w:pPr>
      <w:r>
        <w:rPr>
          <w:color w:val="000000"/>
        </w:rPr>
        <w:t xml:space="preserve">We propose the following: </w:t>
      </w:r>
    </w:p>
    <w:p w14:paraId="52CCD73C" w14:textId="094E1AF1" w:rsidR="00690834" w:rsidRPr="00687EB9" w:rsidRDefault="00690834" w:rsidP="00690834">
      <w:pPr>
        <w:jc w:val="both"/>
        <w:rPr>
          <w:b/>
          <w:bCs/>
          <w:color w:val="000000"/>
        </w:rPr>
      </w:pPr>
      <w:r>
        <w:rPr>
          <w:b/>
          <w:bCs/>
          <w:color w:val="000000"/>
        </w:rPr>
        <w:t xml:space="preserve">Proposal </w:t>
      </w:r>
      <w:r w:rsidR="00187742">
        <w:rPr>
          <w:b/>
          <w:bCs/>
          <w:color w:val="000000"/>
        </w:rPr>
        <w:t>10</w:t>
      </w:r>
      <w:r>
        <w:rPr>
          <w:b/>
          <w:bCs/>
          <w:color w:val="000000"/>
        </w:rPr>
        <w:t xml:space="preserve">: UCI that indicates the unused PUSCH occasions shall re-use </w:t>
      </w:r>
      <w:r w:rsidRPr="00877C65">
        <w:rPr>
          <w:b/>
          <w:bCs/>
          <w:color w:val="000000"/>
        </w:rPr>
        <w:t xml:space="preserve">the existing CG-UCI </w:t>
      </w:r>
      <w:r>
        <w:rPr>
          <w:b/>
          <w:bCs/>
          <w:color w:val="000000"/>
        </w:rPr>
        <w:t>format</w:t>
      </w:r>
      <w:r w:rsidR="00204A14">
        <w:rPr>
          <w:b/>
          <w:bCs/>
          <w:color w:val="000000"/>
        </w:rPr>
        <w:t xml:space="preserve"> (e.g., Alt-2 or Alt-3)</w:t>
      </w:r>
      <w:r w:rsidRPr="00877C65">
        <w:rPr>
          <w:b/>
          <w:bCs/>
          <w:color w:val="000000"/>
        </w:rPr>
        <w:t xml:space="preserve">. </w:t>
      </w:r>
    </w:p>
    <w:p w14:paraId="1769E97F" w14:textId="77777777" w:rsidR="00690834" w:rsidRDefault="00690834" w:rsidP="00690834">
      <w:pPr>
        <w:jc w:val="both"/>
        <w:rPr>
          <w:color w:val="000000"/>
        </w:rPr>
      </w:pPr>
      <w:r>
        <w:rPr>
          <w:color w:val="000000"/>
        </w:rPr>
        <w:t xml:space="preserve">If the same CG-UCI format is used for both R18 multiple occasions and R16 NR-U, a pre-configuration parameter may be needed to enable/disable R18 multiple occasion functionality. When R18 CG feature is not enabled, UE uses CG-UCI based on existing R16 NR-U design. When R18 CG multiple occasions feature is enabled, UE uses CG-UCI multiplexed with PUSCH to dynamically indicate unused transmission occasions in a period. </w:t>
      </w:r>
    </w:p>
    <w:p w14:paraId="44897D04" w14:textId="77777777" w:rsidR="00690834" w:rsidRPr="00690834" w:rsidRDefault="00690834" w:rsidP="00D744D5">
      <w:pPr>
        <w:rPr>
          <w:lang w:eastAsia="zh-TW"/>
        </w:rPr>
      </w:pPr>
    </w:p>
    <w:p w14:paraId="231C674D" w14:textId="77777777" w:rsidR="006830D2" w:rsidRPr="009A4D01" w:rsidRDefault="006830D2" w:rsidP="006830D2">
      <w:pPr>
        <w:pStyle w:val="Heading2"/>
      </w:pPr>
      <w:r>
        <w:t>When to send UCI</w:t>
      </w:r>
    </w:p>
    <w:p w14:paraId="7DE06B0E" w14:textId="77777777" w:rsidR="000A63DB" w:rsidRDefault="000A63DB" w:rsidP="000A63DB">
      <w:pPr>
        <w:rPr>
          <w:lang w:eastAsia="zh-TW"/>
        </w:rPr>
      </w:pPr>
      <w:r>
        <w:rPr>
          <w:lang w:val="en-GB" w:eastAsia="zh-TW"/>
        </w:rPr>
        <w:t>Previous RAN1-112 meeting [3] made the following agreement on UCI format and encoding/multiplexing:</w:t>
      </w:r>
    </w:p>
    <w:tbl>
      <w:tblPr>
        <w:tblStyle w:val="TableGrid"/>
        <w:tblW w:w="0" w:type="auto"/>
        <w:tblLook w:val="04A0" w:firstRow="1" w:lastRow="0" w:firstColumn="1" w:lastColumn="0" w:noHBand="0" w:noVBand="1"/>
      </w:tblPr>
      <w:tblGrid>
        <w:gridCol w:w="9631"/>
      </w:tblGrid>
      <w:tr w:rsidR="000A63DB" w14:paraId="75A63954" w14:textId="77777777" w:rsidTr="000A63DB">
        <w:tc>
          <w:tcPr>
            <w:tcW w:w="9631" w:type="dxa"/>
          </w:tcPr>
          <w:p w14:paraId="4E7881A2" w14:textId="77777777" w:rsidR="000A63DB" w:rsidRDefault="000A63DB" w:rsidP="000A63DB">
            <w:pPr>
              <w:rPr>
                <w:highlight w:val="green"/>
                <w:lang w:eastAsia="x-none"/>
              </w:rPr>
            </w:pPr>
            <w:r>
              <w:rPr>
                <w:highlight w:val="green"/>
                <w:lang w:eastAsia="x-none"/>
              </w:rPr>
              <w:t>Agreement</w:t>
            </w:r>
          </w:p>
          <w:p w14:paraId="0012015E" w14:textId="77777777" w:rsidR="000A63DB" w:rsidRDefault="000A63DB" w:rsidP="000A63DB">
            <w:pPr>
              <w:jc w:val="both"/>
              <w:rPr>
                <w:rFonts w:cs="Times"/>
                <w:lang w:val="x-none"/>
              </w:rPr>
            </w:pPr>
            <w:r>
              <w:rPr>
                <w:rFonts w:cs="Times"/>
              </w:rPr>
              <w:t>For dynamic indication of unused CG PUSCH occasion(s) based on a UCI, the following options for further down-scoping with possible revision, are considered for the transmission occasion of the UCI:</w:t>
            </w:r>
          </w:p>
          <w:p w14:paraId="4DCB1AA3" w14:textId="77777777" w:rsidR="000A63DB" w:rsidRDefault="000A63DB">
            <w:pPr>
              <w:numPr>
                <w:ilvl w:val="0"/>
                <w:numId w:val="12"/>
              </w:numPr>
              <w:spacing w:after="0"/>
              <w:rPr>
                <w:rFonts w:cs="Times"/>
                <w:lang w:val="en-GB" w:eastAsia="x-none"/>
              </w:rPr>
            </w:pPr>
            <w:r>
              <w:rPr>
                <w:rFonts w:cs="Times"/>
                <w:b/>
                <w:bCs/>
                <w:lang w:eastAsia="x-none"/>
              </w:rPr>
              <w:t>Option 1:</w:t>
            </w:r>
            <w:r>
              <w:rPr>
                <w:rFonts w:cs="Times"/>
                <w:lang w:eastAsia="x-none"/>
              </w:rPr>
              <w:t xml:space="preserve"> A transmitted CG PUSCH, includes the UCI.</w:t>
            </w:r>
          </w:p>
          <w:p w14:paraId="03C9AE7F" w14:textId="77777777" w:rsidR="000A63DB" w:rsidRDefault="000A63DB">
            <w:pPr>
              <w:numPr>
                <w:ilvl w:val="1"/>
                <w:numId w:val="12"/>
              </w:numPr>
              <w:spacing w:after="0"/>
              <w:rPr>
                <w:rFonts w:cs="Times"/>
                <w:lang w:eastAsia="x-none"/>
              </w:rPr>
            </w:pPr>
            <w:r>
              <w:rPr>
                <w:rFonts w:cs="Times"/>
                <w:lang w:eastAsia="x-none"/>
              </w:rPr>
              <w:t>FFS details</w:t>
            </w:r>
          </w:p>
          <w:p w14:paraId="6B37DFA1" w14:textId="77777777" w:rsidR="000A63DB" w:rsidRDefault="000A63DB">
            <w:pPr>
              <w:numPr>
                <w:ilvl w:val="0"/>
                <w:numId w:val="12"/>
              </w:numPr>
              <w:spacing w:after="0"/>
              <w:rPr>
                <w:rFonts w:cs="Times"/>
                <w:lang w:eastAsia="x-none"/>
              </w:rPr>
            </w:pPr>
            <w:r>
              <w:rPr>
                <w:rFonts w:cs="Times"/>
                <w:b/>
                <w:bCs/>
                <w:lang w:eastAsia="x-none"/>
              </w:rPr>
              <w:t>Option 2:</w:t>
            </w:r>
            <w:r>
              <w:rPr>
                <w:rFonts w:cs="Times"/>
                <w:lang w:eastAsia="x-none"/>
              </w:rPr>
              <w:t xml:space="preserve"> A transmitted CG PUSCH includes the UCI, if it is transmitted in an occasion determined by RRC.</w:t>
            </w:r>
          </w:p>
          <w:p w14:paraId="598B04BE" w14:textId="77777777" w:rsidR="000A63DB" w:rsidRDefault="000A63DB">
            <w:pPr>
              <w:numPr>
                <w:ilvl w:val="1"/>
                <w:numId w:val="12"/>
              </w:numPr>
              <w:spacing w:after="0"/>
              <w:rPr>
                <w:rFonts w:cs="Times"/>
                <w:lang w:eastAsia="x-none"/>
              </w:rPr>
            </w:pPr>
            <w:r>
              <w:rPr>
                <w:rFonts w:cs="Times"/>
                <w:lang w:eastAsia="x-none"/>
              </w:rPr>
              <w:t>FFS details</w:t>
            </w:r>
          </w:p>
          <w:p w14:paraId="4541E489" w14:textId="77777777" w:rsidR="000A63DB" w:rsidRDefault="000A63DB">
            <w:pPr>
              <w:numPr>
                <w:ilvl w:val="0"/>
                <w:numId w:val="12"/>
              </w:numPr>
              <w:spacing w:after="0"/>
              <w:rPr>
                <w:rFonts w:cs="Times"/>
                <w:lang w:eastAsia="x-none"/>
              </w:rPr>
            </w:pPr>
            <w:r>
              <w:rPr>
                <w:rFonts w:cs="Times"/>
                <w:b/>
                <w:bCs/>
                <w:lang w:eastAsia="x-none"/>
              </w:rPr>
              <w:t>Option 3:</w:t>
            </w:r>
            <w:r>
              <w:rPr>
                <w:rFonts w:cs="Times"/>
                <w:lang w:eastAsia="x-none"/>
              </w:rPr>
              <w:t xml:space="preserve"> A transmitted CG PUSCH includes the UCI, if it is transmitted in a pre-defined transmission occasion.</w:t>
            </w:r>
          </w:p>
          <w:p w14:paraId="0BE92ABF" w14:textId="77777777" w:rsidR="000A63DB" w:rsidRDefault="000A63DB">
            <w:pPr>
              <w:numPr>
                <w:ilvl w:val="1"/>
                <w:numId w:val="12"/>
              </w:numPr>
              <w:spacing w:after="0"/>
              <w:rPr>
                <w:rFonts w:cs="Times"/>
                <w:lang w:eastAsia="x-none"/>
              </w:rPr>
            </w:pPr>
            <w:r>
              <w:rPr>
                <w:rFonts w:cs="Times"/>
                <w:lang w:eastAsia="x-none"/>
              </w:rPr>
              <w:t>FFS details</w:t>
            </w:r>
          </w:p>
          <w:p w14:paraId="0B19A619" w14:textId="77777777" w:rsidR="000A63DB" w:rsidRDefault="000A63DB">
            <w:pPr>
              <w:numPr>
                <w:ilvl w:val="2"/>
                <w:numId w:val="12"/>
              </w:numPr>
              <w:spacing w:after="0"/>
              <w:rPr>
                <w:rFonts w:cs="Times"/>
                <w:lang w:eastAsia="x-none"/>
              </w:rPr>
            </w:pPr>
            <w:r>
              <w:rPr>
                <w:rFonts w:cs="Times"/>
                <w:lang w:eastAsia="x-none"/>
              </w:rPr>
              <w:t>Example of a pre-determined occasion: 1</w:t>
            </w:r>
            <w:r>
              <w:rPr>
                <w:rFonts w:cs="Times"/>
                <w:vertAlign w:val="superscript"/>
                <w:lang w:eastAsia="x-none"/>
              </w:rPr>
              <w:t>st</w:t>
            </w:r>
            <w:r>
              <w:rPr>
                <w:rFonts w:cs="Times"/>
                <w:lang w:eastAsia="x-none"/>
              </w:rPr>
              <w:t xml:space="preserve"> configured PUSCH TO in a CG period or 1</w:t>
            </w:r>
            <w:r>
              <w:rPr>
                <w:rFonts w:cs="Times"/>
                <w:vertAlign w:val="superscript"/>
                <w:lang w:eastAsia="x-none"/>
              </w:rPr>
              <w:t>st</w:t>
            </w:r>
            <w:r>
              <w:rPr>
                <w:rFonts w:cs="Times"/>
                <w:lang w:eastAsia="x-none"/>
              </w:rPr>
              <w:t xml:space="preserve"> configured PUSCH TO in a multiple CG periods</w:t>
            </w:r>
          </w:p>
          <w:p w14:paraId="7205D636" w14:textId="77777777" w:rsidR="000A63DB" w:rsidRDefault="000A63DB">
            <w:pPr>
              <w:numPr>
                <w:ilvl w:val="0"/>
                <w:numId w:val="12"/>
              </w:numPr>
              <w:spacing w:after="0"/>
              <w:rPr>
                <w:rFonts w:cs="Times"/>
                <w:lang w:eastAsia="x-none"/>
              </w:rPr>
            </w:pPr>
            <w:r>
              <w:rPr>
                <w:rFonts w:cs="Times"/>
                <w:b/>
                <w:bCs/>
                <w:lang w:eastAsia="x-none"/>
              </w:rPr>
              <w:t>Option 4:</w:t>
            </w:r>
            <w:r>
              <w:rPr>
                <w:rFonts w:cs="Times"/>
                <w:lang w:eastAsia="x-none"/>
              </w:rPr>
              <w:t xml:space="preserve"> A transmitted CG PUSCH includes the UCI, if it is transmitted in a transmission occasion determined satisfying given condition(s).</w:t>
            </w:r>
          </w:p>
          <w:p w14:paraId="64F7BA3E" w14:textId="77777777" w:rsidR="000A63DB" w:rsidRDefault="000A63DB">
            <w:pPr>
              <w:numPr>
                <w:ilvl w:val="1"/>
                <w:numId w:val="12"/>
              </w:numPr>
              <w:spacing w:after="0"/>
              <w:rPr>
                <w:rFonts w:cs="Times"/>
                <w:lang w:eastAsia="x-none"/>
              </w:rPr>
            </w:pPr>
            <w:r>
              <w:rPr>
                <w:rFonts w:cs="Times"/>
                <w:lang w:eastAsia="x-none"/>
              </w:rPr>
              <w:lastRenderedPageBreak/>
              <w:t>FFS details</w:t>
            </w:r>
          </w:p>
          <w:p w14:paraId="0EB0DAA2" w14:textId="77777777" w:rsidR="000A63DB" w:rsidRDefault="000A63DB">
            <w:pPr>
              <w:numPr>
                <w:ilvl w:val="2"/>
                <w:numId w:val="12"/>
              </w:numPr>
              <w:spacing w:after="0"/>
              <w:rPr>
                <w:rFonts w:cs="Times"/>
                <w:lang w:eastAsia="x-none"/>
              </w:rPr>
            </w:pPr>
            <w:r>
              <w:rPr>
                <w:rFonts w:cs="Times"/>
                <w:lang w:eastAsia="x-none"/>
              </w:rPr>
              <w:t>Examples of a condition: A first transmitted PUSCH in a CG period, or a first PUSCH transmission within a multiple of CG periods.</w:t>
            </w:r>
          </w:p>
          <w:p w14:paraId="31C020DD" w14:textId="77777777" w:rsidR="000A63DB" w:rsidRDefault="000A63DB" w:rsidP="000A63DB">
            <w:pPr>
              <w:rPr>
                <w:szCs w:val="24"/>
                <w:lang w:eastAsia="x-none"/>
              </w:rPr>
            </w:pPr>
            <w:r>
              <w:rPr>
                <w:lang w:eastAsia="x-none"/>
              </w:rPr>
              <w:t>Other options are not precluded. Proponent companies to provide details.</w:t>
            </w:r>
          </w:p>
          <w:p w14:paraId="383573BF" w14:textId="77777777" w:rsidR="000A63DB" w:rsidRDefault="000A63DB" w:rsidP="006830D2">
            <w:pPr>
              <w:jc w:val="both"/>
            </w:pPr>
          </w:p>
        </w:tc>
      </w:tr>
    </w:tbl>
    <w:p w14:paraId="4112953F" w14:textId="77777777" w:rsidR="000A63DB" w:rsidRDefault="000A63DB" w:rsidP="006830D2">
      <w:pPr>
        <w:jc w:val="both"/>
      </w:pPr>
    </w:p>
    <w:p w14:paraId="13B3CB38" w14:textId="74279C3A" w:rsidR="006830D2" w:rsidRDefault="006830D2" w:rsidP="006830D2">
      <w:pPr>
        <w:jc w:val="both"/>
      </w:pPr>
      <w:r>
        <w:t>Regarding dynamic indication signaling for unused occasions, t</w:t>
      </w:r>
      <w:r w:rsidRPr="00507DF9">
        <w:t xml:space="preserve">he UCI </w:t>
      </w:r>
      <w:r>
        <w:t xml:space="preserve">indication can be either transmitted in a separate PUCCH besides PUSCH, or it can be multiplexed in PUSCH that carries the XR UL data. The first approach of signaling UCI in a separate PUCCH may have the potential benefit of higher UCI detection probability. Although UCI indication helps repurpose unused UL resources, it is not likely to impact XR traffic reliability. XR packet sizes are large whereas the UCI is expected to carry no more than a handful of bits. Furthermore, the UCI reliability can be improved in PUSCH by using a sufficiently large number of REs (i.e., setting beta parameter to a suitable value for rate matching as described in TS38.213). Multiplexing UCI in PUSCH is a more straightforward approach for this indication. </w:t>
      </w:r>
    </w:p>
    <w:p w14:paraId="7387D970" w14:textId="77777777" w:rsidR="006830D2" w:rsidRDefault="006830D2" w:rsidP="006830D2">
      <w:pPr>
        <w:jc w:val="both"/>
      </w:pPr>
      <w:r>
        <w:t>In addition, UCI indication can be either multiplexed in the 1</w:t>
      </w:r>
      <w:r w:rsidRPr="00426172">
        <w:rPr>
          <w:vertAlign w:val="superscript"/>
        </w:rPr>
        <w:t>st</w:t>
      </w:r>
      <w:r>
        <w:t xml:space="preserve"> PUSCH only, or it can be sent at every transmission occasion. If the UCI in the 1</w:t>
      </w:r>
      <w:r w:rsidRPr="00426172">
        <w:rPr>
          <w:vertAlign w:val="superscript"/>
        </w:rPr>
        <w:t>st</w:t>
      </w:r>
      <w:r>
        <w:t xml:space="preserve"> transmission occasion cannot be detected by the network, sending the indication at every occasion may help network still recover the unused UL resources. Since the 2</w:t>
      </w:r>
      <w:r w:rsidRPr="00B451F5">
        <w:rPr>
          <w:vertAlign w:val="superscript"/>
        </w:rPr>
        <w:t>nd</w:t>
      </w:r>
      <w:r>
        <w:t>, 3</w:t>
      </w:r>
      <w:r w:rsidRPr="00B451F5">
        <w:rPr>
          <w:vertAlign w:val="superscript"/>
        </w:rPr>
        <w:t>rd</w:t>
      </w:r>
      <w:r>
        <w:t>, etc. transmission occasions are preferred to be positioned in time in back-to-back slots (i.e., for low-latency), network may not always have sufficient time to react to UCI indication from these occasions in FDD and some TDD configurations. However, in some other TDD configurations (e.g., DDDSU), network may have time to reach to UCI indication from 2</w:t>
      </w:r>
      <w:r w:rsidRPr="00B451F5">
        <w:rPr>
          <w:vertAlign w:val="superscript"/>
        </w:rPr>
        <w:t>nd</w:t>
      </w:r>
      <w:r>
        <w:t>, 3</w:t>
      </w:r>
      <w:r w:rsidRPr="00B451F5">
        <w:rPr>
          <w:vertAlign w:val="superscript"/>
        </w:rPr>
        <w:t>rd</w:t>
      </w:r>
      <w:r>
        <w:t xml:space="preserve">, etc. occasions. </w:t>
      </w:r>
    </w:p>
    <w:p w14:paraId="3DADA36F" w14:textId="77777777" w:rsidR="006830D2" w:rsidRDefault="006830D2" w:rsidP="006830D2">
      <w:pPr>
        <w:keepNext/>
        <w:jc w:val="center"/>
      </w:pPr>
      <w:r w:rsidRPr="00507DF9">
        <w:rPr>
          <w:b/>
          <w:bCs/>
          <w:noProof/>
          <w:color w:val="000000"/>
        </w:rPr>
        <w:drawing>
          <wp:inline distT="0" distB="0" distL="0" distR="0" wp14:anchorId="20843993" wp14:editId="0BA18AC8">
            <wp:extent cx="4942114" cy="1003735"/>
            <wp:effectExtent l="0" t="0" r="0" b="6350"/>
            <wp:docPr id="1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diagram&#10;&#10;Description automatically generated"/>
                    <pic:cNvPicPr/>
                  </pic:nvPicPr>
                  <pic:blipFill>
                    <a:blip r:embed="rId15"/>
                    <a:stretch>
                      <a:fillRect/>
                    </a:stretch>
                  </pic:blipFill>
                  <pic:spPr>
                    <a:xfrm>
                      <a:off x="0" y="0"/>
                      <a:ext cx="4970196" cy="1009438"/>
                    </a:xfrm>
                    <a:prstGeom prst="rect">
                      <a:avLst/>
                    </a:prstGeom>
                  </pic:spPr>
                </pic:pic>
              </a:graphicData>
            </a:graphic>
          </wp:inline>
        </w:drawing>
      </w:r>
    </w:p>
    <w:p w14:paraId="4963BC01" w14:textId="263122D3" w:rsidR="006830D2" w:rsidRDefault="006830D2" w:rsidP="006830D2">
      <w:pPr>
        <w:pStyle w:val="Caption"/>
        <w:jc w:val="center"/>
        <w:rPr>
          <w:b w:val="0"/>
          <w:bCs/>
          <w:color w:val="000000"/>
        </w:rPr>
      </w:pPr>
      <w:r>
        <w:t xml:space="preserve">Figure </w:t>
      </w:r>
      <w:r w:rsidR="001C578F">
        <w:t>3</w:t>
      </w:r>
      <w:r>
        <w:t xml:space="preserve"> UCI can be also indicated from the other back-to-back UL transmission occasions and network can still have sufficient time to repurpose unused UL resources, at least in some TDD configurations.</w:t>
      </w:r>
    </w:p>
    <w:p w14:paraId="123054AC" w14:textId="77777777" w:rsidR="006830D2" w:rsidRDefault="006830D2" w:rsidP="006830D2">
      <w:pPr>
        <w:jc w:val="both"/>
        <w:rPr>
          <w:color w:val="000000"/>
        </w:rPr>
      </w:pPr>
    </w:p>
    <w:p w14:paraId="632D09F2" w14:textId="77777777" w:rsidR="006830D2" w:rsidRDefault="006830D2" w:rsidP="006830D2">
      <w:pPr>
        <w:jc w:val="both"/>
      </w:pPr>
      <w:r>
        <w:t>For example, see Figure 2 above. In example-2, even though the rest of the PUSCH occasions (after the 1</w:t>
      </w:r>
      <w:r w:rsidRPr="00B451F5">
        <w:rPr>
          <w:vertAlign w:val="superscript"/>
        </w:rPr>
        <w:t>st</w:t>
      </w:r>
      <w:r>
        <w:t xml:space="preserve"> PUSCH) are located in back-to-back uplink slots, network will have 5ms in 15KHz SCS configuration (and 2.5ms in 30KHz SCS configuration) to decode the UCI and re-allocate the successive PUSCH transmission occasion to another user. Another motivation to report UCI in every PUSCH occasion is related to jitter. If the UL video packet arrival is delayed, UE can still use the UCI in the 2</w:t>
      </w:r>
      <w:r w:rsidRPr="00AA794A">
        <w:rPr>
          <w:vertAlign w:val="superscript"/>
        </w:rPr>
        <w:t>nd</w:t>
      </w:r>
      <w:r>
        <w:t xml:space="preserve"> transmission occasion to report to the network how many occasions will be needed. </w:t>
      </w:r>
    </w:p>
    <w:p w14:paraId="51E38359" w14:textId="2C0717B0" w:rsidR="006830D2" w:rsidRPr="00EB0E4F" w:rsidRDefault="006830D2" w:rsidP="006830D2">
      <w:pPr>
        <w:jc w:val="both"/>
        <w:rPr>
          <w:bCs/>
          <w:i/>
          <w:iCs/>
        </w:rPr>
      </w:pPr>
      <w:r>
        <w:rPr>
          <w:b/>
          <w:i/>
          <w:iCs/>
        </w:rPr>
        <w:t xml:space="preserve">Observation </w:t>
      </w:r>
      <w:r w:rsidR="00CA708A">
        <w:rPr>
          <w:b/>
          <w:i/>
          <w:iCs/>
        </w:rPr>
        <w:t>3</w:t>
      </w:r>
      <w:r w:rsidRPr="0093035F">
        <w:rPr>
          <w:b/>
          <w:i/>
          <w:iCs/>
        </w:rPr>
        <w:t xml:space="preserve">: </w:t>
      </w:r>
      <w:r>
        <w:rPr>
          <w:bCs/>
          <w:i/>
          <w:iCs/>
        </w:rPr>
        <w:t xml:space="preserve">Indicating UCI for the unused occasions at every transmission occasion has benefits in cases where large jitter occurs or in some DL-UL patterns in TDD configurations. </w:t>
      </w:r>
    </w:p>
    <w:p w14:paraId="2032BF88" w14:textId="77777777" w:rsidR="006830D2" w:rsidRPr="00CE4940" w:rsidRDefault="006830D2" w:rsidP="006830D2">
      <w:pPr>
        <w:jc w:val="both"/>
      </w:pPr>
      <w:r w:rsidRPr="00C761EE">
        <w:rPr>
          <w:color w:val="000000"/>
        </w:rPr>
        <w:t xml:space="preserve">We propose the following: </w:t>
      </w:r>
    </w:p>
    <w:p w14:paraId="38D753AF" w14:textId="5713CBA5" w:rsidR="00D744D5" w:rsidRDefault="006830D2" w:rsidP="006830D2">
      <w:pPr>
        <w:rPr>
          <w:lang w:val="en-GB" w:eastAsia="zh-TW"/>
        </w:rPr>
      </w:pPr>
      <w:r>
        <w:rPr>
          <w:b/>
          <w:bCs/>
          <w:color w:val="000000"/>
        </w:rPr>
        <w:t xml:space="preserve">Proposal </w:t>
      </w:r>
      <w:r w:rsidR="00447630">
        <w:rPr>
          <w:b/>
          <w:bCs/>
          <w:color w:val="000000"/>
        </w:rPr>
        <w:t>11</w:t>
      </w:r>
      <w:r>
        <w:rPr>
          <w:b/>
          <w:bCs/>
          <w:color w:val="000000"/>
        </w:rPr>
        <w:t>: UCI is multiplexed in PUSCH at every transmission occasion</w:t>
      </w:r>
      <w:r w:rsidR="0042733F">
        <w:rPr>
          <w:b/>
          <w:bCs/>
          <w:color w:val="000000"/>
        </w:rPr>
        <w:t xml:space="preserve"> (e.g., Option-1)</w:t>
      </w:r>
      <w:r>
        <w:rPr>
          <w:b/>
          <w:bCs/>
          <w:color w:val="000000"/>
        </w:rPr>
        <w:t>.</w:t>
      </w:r>
      <w:r w:rsidR="00D54096">
        <w:rPr>
          <w:b/>
          <w:bCs/>
          <w:color w:val="000000"/>
        </w:rPr>
        <w:t xml:space="preserve"> The last PUSCH TO does not carry UCI</w:t>
      </w:r>
      <w:r w:rsidR="00606CB0">
        <w:rPr>
          <w:b/>
          <w:bCs/>
          <w:color w:val="000000"/>
        </w:rPr>
        <w:t xml:space="preserve"> if the unused TO indication is limited to PUSCH within the current CG period</w:t>
      </w:r>
      <w:r w:rsidR="00D54096">
        <w:rPr>
          <w:b/>
          <w:bCs/>
          <w:color w:val="000000"/>
        </w:rPr>
        <w:t>.</w:t>
      </w:r>
    </w:p>
    <w:p w14:paraId="50B4FEA0" w14:textId="4A991039" w:rsidR="00802C2B" w:rsidRDefault="00802C2B" w:rsidP="00D744D5">
      <w:pPr>
        <w:rPr>
          <w:lang w:val="en-GB" w:eastAsia="zh-TW"/>
        </w:rPr>
      </w:pPr>
    </w:p>
    <w:p w14:paraId="19FA5B8E" w14:textId="45DB202C" w:rsidR="006830D2" w:rsidRPr="00796A71" w:rsidRDefault="006830D2" w:rsidP="006830D2">
      <w:pPr>
        <w:pStyle w:val="Heading2"/>
      </w:pPr>
      <w:r>
        <w:t xml:space="preserve">UCI content </w:t>
      </w:r>
      <w:r w:rsidR="00ED338B">
        <w:t>and</w:t>
      </w:r>
      <w:r w:rsidR="0036619B">
        <w:t xml:space="preserve"> the</w:t>
      </w:r>
      <w:r>
        <w:t xml:space="preserve"> information </w:t>
      </w:r>
      <w:r w:rsidR="0004309F">
        <w:t>carried</w:t>
      </w:r>
      <w:r w:rsidR="00ED338B">
        <w:t xml:space="preserve"> </w:t>
      </w:r>
      <w:r w:rsidR="004074C5">
        <w:t>by the UCI</w:t>
      </w:r>
    </w:p>
    <w:p w14:paraId="396772C0" w14:textId="3DC9DC2C" w:rsidR="00ED338B" w:rsidRDefault="00ED338B" w:rsidP="00F61A83">
      <w:pPr>
        <w:jc w:val="both"/>
        <w:rPr>
          <w:color w:val="000000"/>
        </w:rPr>
      </w:pPr>
      <w:r>
        <w:rPr>
          <w:color w:val="000000"/>
        </w:rPr>
        <w:t xml:space="preserve">Previous </w:t>
      </w:r>
    </w:p>
    <w:tbl>
      <w:tblPr>
        <w:tblStyle w:val="TableGrid"/>
        <w:tblW w:w="0" w:type="auto"/>
        <w:tblLook w:val="04A0" w:firstRow="1" w:lastRow="0" w:firstColumn="1" w:lastColumn="0" w:noHBand="0" w:noVBand="1"/>
      </w:tblPr>
      <w:tblGrid>
        <w:gridCol w:w="9631"/>
      </w:tblGrid>
      <w:tr w:rsidR="00ED338B" w14:paraId="375FA781" w14:textId="77777777" w:rsidTr="00ED338B">
        <w:tc>
          <w:tcPr>
            <w:tcW w:w="9631" w:type="dxa"/>
          </w:tcPr>
          <w:p w14:paraId="5325B3EA" w14:textId="77777777" w:rsidR="00ED338B" w:rsidRDefault="00ED338B" w:rsidP="00ED338B">
            <w:pPr>
              <w:rPr>
                <w:highlight w:val="green"/>
                <w:lang w:eastAsia="x-none"/>
              </w:rPr>
            </w:pPr>
            <w:r>
              <w:rPr>
                <w:highlight w:val="green"/>
                <w:lang w:eastAsia="x-none"/>
              </w:rPr>
              <w:t>Agreement</w:t>
            </w:r>
          </w:p>
          <w:p w14:paraId="6873ECFA" w14:textId="77777777" w:rsidR="00ED338B" w:rsidRDefault="00ED338B" w:rsidP="00ED338B">
            <w:pPr>
              <w:jc w:val="both"/>
              <w:rPr>
                <w:rFonts w:cs="Times"/>
                <w:lang w:val="x-none"/>
              </w:rPr>
            </w:pPr>
            <w:r>
              <w:rPr>
                <w:rFonts w:cs="Times"/>
              </w:rPr>
              <w:t>For dynamic indication of unused CG PUSCH transmission occasion(s) based on a UCI, the following options for further down-scoping, are considered for the information provided by the UCI:</w:t>
            </w:r>
          </w:p>
          <w:p w14:paraId="425722EA" w14:textId="77777777" w:rsidR="00ED338B" w:rsidRDefault="00ED338B">
            <w:pPr>
              <w:numPr>
                <w:ilvl w:val="0"/>
                <w:numId w:val="13"/>
              </w:numPr>
              <w:spacing w:after="0"/>
              <w:rPr>
                <w:rFonts w:cs="Times"/>
                <w:lang w:val="en-GB" w:eastAsia="x-none"/>
              </w:rPr>
            </w:pPr>
            <w:r>
              <w:rPr>
                <w:rFonts w:cs="Times"/>
                <w:b/>
                <w:bCs/>
                <w:lang w:eastAsia="x-none"/>
              </w:rPr>
              <w:t>Option 1:</w:t>
            </w:r>
            <w:r>
              <w:rPr>
                <w:rFonts w:cs="Times"/>
                <w:lang w:eastAsia="x-none"/>
              </w:rPr>
              <w:t xml:space="preserve"> The UCI determines the consecutive CG PUSCH TO(s) that are indicated as “unused” </w:t>
            </w:r>
          </w:p>
          <w:p w14:paraId="23E33AA9" w14:textId="77777777" w:rsidR="00ED338B" w:rsidRDefault="00ED338B">
            <w:pPr>
              <w:numPr>
                <w:ilvl w:val="1"/>
                <w:numId w:val="13"/>
              </w:numPr>
              <w:spacing w:after="0"/>
              <w:rPr>
                <w:rFonts w:cs="Times"/>
                <w:lang w:eastAsia="x-none"/>
              </w:rPr>
            </w:pPr>
            <w:r>
              <w:rPr>
                <w:rFonts w:cs="Times"/>
                <w:b/>
                <w:bCs/>
                <w:lang w:eastAsia="x-none"/>
              </w:rPr>
              <w:t>Option 1-1:</w:t>
            </w:r>
            <w:r>
              <w:rPr>
                <w:rFonts w:cs="Times"/>
                <w:lang w:eastAsia="x-none"/>
              </w:rPr>
              <w:t xml:space="preserve"> The UCI provides the number of consecutive TO(s) in time domain. </w:t>
            </w:r>
          </w:p>
          <w:p w14:paraId="5F4E1C17" w14:textId="77777777" w:rsidR="00ED338B" w:rsidRDefault="00ED338B">
            <w:pPr>
              <w:numPr>
                <w:ilvl w:val="2"/>
                <w:numId w:val="13"/>
              </w:numPr>
              <w:spacing w:after="0"/>
              <w:rPr>
                <w:rFonts w:cs="Times"/>
                <w:lang w:eastAsia="x-none"/>
              </w:rPr>
            </w:pPr>
            <w:r>
              <w:rPr>
                <w:rFonts w:cs="Times"/>
                <w:lang w:eastAsia="x-none"/>
              </w:rPr>
              <w:t>Applicable numbers can be determined from information obtained from configuration.</w:t>
            </w:r>
          </w:p>
          <w:p w14:paraId="52988F1F" w14:textId="77777777" w:rsidR="00ED338B" w:rsidRDefault="00ED338B">
            <w:pPr>
              <w:numPr>
                <w:ilvl w:val="2"/>
                <w:numId w:val="13"/>
              </w:numPr>
              <w:spacing w:after="0"/>
              <w:rPr>
                <w:rFonts w:cs="Times"/>
                <w:lang w:eastAsia="x-none"/>
              </w:rPr>
            </w:pPr>
            <w:r>
              <w:rPr>
                <w:rFonts w:cs="Times"/>
                <w:lang w:eastAsia="x-none"/>
              </w:rPr>
              <w:lastRenderedPageBreak/>
              <w:t>FFS details</w:t>
            </w:r>
          </w:p>
          <w:p w14:paraId="41B78043" w14:textId="77777777" w:rsidR="00ED338B" w:rsidRDefault="00ED338B">
            <w:pPr>
              <w:numPr>
                <w:ilvl w:val="1"/>
                <w:numId w:val="13"/>
              </w:numPr>
              <w:spacing w:after="0"/>
              <w:rPr>
                <w:rFonts w:cs="Times"/>
                <w:lang w:eastAsia="x-none"/>
              </w:rPr>
            </w:pPr>
            <w:r>
              <w:rPr>
                <w:rFonts w:cs="Times"/>
                <w:b/>
                <w:bCs/>
                <w:lang w:eastAsia="x-none"/>
              </w:rPr>
              <w:t>Option 1-2</w:t>
            </w:r>
            <w:r>
              <w:rPr>
                <w:rFonts w:cs="Times"/>
                <w:lang w:eastAsia="x-none"/>
              </w:rPr>
              <w:t xml:space="preserve">: The UCI provides a time duration/range that includes the consecutive TO(s) in time domain. </w:t>
            </w:r>
          </w:p>
          <w:p w14:paraId="37C068AD" w14:textId="77777777" w:rsidR="00ED338B" w:rsidRDefault="00ED338B">
            <w:pPr>
              <w:numPr>
                <w:ilvl w:val="2"/>
                <w:numId w:val="13"/>
              </w:numPr>
              <w:spacing w:after="0"/>
              <w:rPr>
                <w:rFonts w:cs="Times"/>
                <w:lang w:eastAsia="x-none"/>
              </w:rPr>
            </w:pPr>
            <w:r>
              <w:rPr>
                <w:rFonts w:cs="Times"/>
                <w:lang w:eastAsia="x-none"/>
              </w:rPr>
              <w:t>Applicable time duration/range can be determined from information obtained from configuration</w:t>
            </w:r>
          </w:p>
          <w:p w14:paraId="6B7C829F" w14:textId="77777777" w:rsidR="00ED338B" w:rsidRDefault="00ED338B">
            <w:pPr>
              <w:numPr>
                <w:ilvl w:val="2"/>
                <w:numId w:val="13"/>
              </w:numPr>
              <w:spacing w:after="0"/>
              <w:rPr>
                <w:rFonts w:cs="Times"/>
                <w:lang w:eastAsia="x-none"/>
              </w:rPr>
            </w:pPr>
            <w:r>
              <w:rPr>
                <w:rFonts w:cs="Times"/>
                <w:lang w:eastAsia="x-none"/>
              </w:rPr>
              <w:t>FFS details</w:t>
            </w:r>
          </w:p>
          <w:p w14:paraId="22ABFC6F" w14:textId="77777777" w:rsidR="00ED338B" w:rsidRDefault="00ED338B">
            <w:pPr>
              <w:numPr>
                <w:ilvl w:val="0"/>
                <w:numId w:val="13"/>
              </w:numPr>
              <w:spacing w:after="0"/>
              <w:rPr>
                <w:rFonts w:cs="Times"/>
                <w:lang w:eastAsia="x-none"/>
              </w:rPr>
            </w:pPr>
            <w:r>
              <w:rPr>
                <w:rFonts w:cs="Times"/>
                <w:b/>
                <w:bCs/>
                <w:lang w:eastAsia="x-none"/>
              </w:rPr>
              <w:t>Option 2:</w:t>
            </w:r>
            <w:r>
              <w:rPr>
                <w:rFonts w:cs="Times"/>
                <w:lang w:eastAsia="x-none"/>
              </w:rPr>
              <w:t xml:space="preserve"> The UCI determines the CG PUSCH TO(s) that are indicated as “unused” (consecutive/non-consecutive TO(s) in time domain)</w:t>
            </w:r>
          </w:p>
          <w:p w14:paraId="3AFFECBD" w14:textId="77777777" w:rsidR="00ED338B" w:rsidRDefault="00ED338B">
            <w:pPr>
              <w:numPr>
                <w:ilvl w:val="1"/>
                <w:numId w:val="13"/>
              </w:numPr>
              <w:spacing w:after="0"/>
              <w:rPr>
                <w:rFonts w:cs="Times"/>
                <w:lang w:eastAsia="x-none"/>
              </w:rPr>
            </w:pPr>
            <w:r>
              <w:rPr>
                <w:rFonts w:cs="Times"/>
                <w:b/>
                <w:bCs/>
                <w:lang w:eastAsia="x-none"/>
              </w:rPr>
              <w:t>Option 2-1</w:t>
            </w:r>
            <w:r>
              <w:rPr>
                <w:rFonts w:cs="Times"/>
                <w:lang w:eastAsia="x-none"/>
              </w:rPr>
              <w:t>: The UCI provides a bitmap where a bit corresponds to a TO within a time duration/range. The bit indicates whether the TO is “unused”.</w:t>
            </w:r>
          </w:p>
          <w:p w14:paraId="0729F444" w14:textId="77777777" w:rsidR="00ED338B" w:rsidRDefault="00ED338B">
            <w:pPr>
              <w:numPr>
                <w:ilvl w:val="2"/>
                <w:numId w:val="13"/>
              </w:numPr>
              <w:spacing w:after="0"/>
              <w:rPr>
                <w:rFonts w:cs="Times"/>
                <w:lang w:eastAsia="x-none"/>
              </w:rPr>
            </w:pPr>
            <w:r>
              <w:rPr>
                <w:rFonts w:cs="Times"/>
                <w:lang w:eastAsia="x-none"/>
              </w:rPr>
              <w:t>Applicable time duration/range can be determined from information obtained from configuration</w:t>
            </w:r>
          </w:p>
          <w:p w14:paraId="6F8C93DD" w14:textId="77777777" w:rsidR="00ED338B" w:rsidRDefault="00ED338B">
            <w:pPr>
              <w:numPr>
                <w:ilvl w:val="2"/>
                <w:numId w:val="13"/>
              </w:numPr>
              <w:spacing w:after="0"/>
              <w:rPr>
                <w:rFonts w:cs="Times"/>
                <w:lang w:eastAsia="x-none"/>
              </w:rPr>
            </w:pPr>
            <w:r>
              <w:rPr>
                <w:rFonts w:cs="Times"/>
                <w:lang w:eastAsia="x-none"/>
              </w:rPr>
              <w:t>FFS details</w:t>
            </w:r>
          </w:p>
          <w:p w14:paraId="7F118A34" w14:textId="77777777" w:rsidR="00ED338B" w:rsidRDefault="00ED338B">
            <w:pPr>
              <w:numPr>
                <w:ilvl w:val="1"/>
                <w:numId w:val="13"/>
              </w:numPr>
              <w:spacing w:after="0"/>
              <w:rPr>
                <w:rFonts w:cs="Times"/>
                <w:lang w:eastAsia="x-none"/>
              </w:rPr>
            </w:pPr>
            <w:r>
              <w:rPr>
                <w:rFonts w:cs="Times"/>
                <w:b/>
                <w:bCs/>
                <w:lang w:eastAsia="x-none"/>
              </w:rPr>
              <w:t>Option 2-2:</w:t>
            </w:r>
            <w:r>
              <w:rPr>
                <w:rFonts w:cs="Times"/>
                <w:lang w:eastAsia="x-none"/>
              </w:rPr>
              <w:t xml:space="preserve"> The UCI provides a bitmap where a bit corresponds to TOs within a time duration/range. The bit indicates whether all TOs within the time duration/range are “unused”.</w:t>
            </w:r>
          </w:p>
          <w:p w14:paraId="5EEFF615" w14:textId="77777777" w:rsidR="00ED338B" w:rsidRDefault="00ED338B">
            <w:pPr>
              <w:numPr>
                <w:ilvl w:val="2"/>
                <w:numId w:val="13"/>
              </w:numPr>
              <w:spacing w:after="0"/>
              <w:rPr>
                <w:rFonts w:cs="Times"/>
                <w:lang w:eastAsia="x-none"/>
              </w:rPr>
            </w:pPr>
            <w:r>
              <w:rPr>
                <w:rFonts w:cs="Times"/>
                <w:lang w:eastAsia="x-none"/>
              </w:rPr>
              <w:t>Applicable time duration/range can be determined from information obtained from configuration</w:t>
            </w:r>
          </w:p>
          <w:p w14:paraId="36C073F3" w14:textId="77777777" w:rsidR="00ED338B" w:rsidRDefault="00ED338B">
            <w:pPr>
              <w:numPr>
                <w:ilvl w:val="2"/>
                <w:numId w:val="13"/>
              </w:numPr>
              <w:spacing w:after="0"/>
              <w:rPr>
                <w:rFonts w:cs="Times"/>
                <w:lang w:eastAsia="x-none"/>
              </w:rPr>
            </w:pPr>
            <w:r>
              <w:rPr>
                <w:rFonts w:cs="Times"/>
                <w:lang w:eastAsia="x-none"/>
              </w:rPr>
              <w:t>FFS details</w:t>
            </w:r>
          </w:p>
          <w:p w14:paraId="102CEF79" w14:textId="77777777" w:rsidR="00ED338B" w:rsidRDefault="00ED338B">
            <w:pPr>
              <w:numPr>
                <w:ilvl w:val="0"/>
                <w:numId w:val="13"/>
              </w:numPr>
              <w:spacing w:after="0"/>
              <w:rPr>
                <w:rFonts w:cs="Times"/>
                <w:lang w:eastAsia="x-none"/>
              </w:rPr>
            </w:pPr>
            <w:r>
              <w:rPr>
                <w:rFonts w:cs="Times"/>
                <w:lang w:eastAsia="x-none"/>
              </w:rPr>
              <w:t>FFS whether/how the unused TO(s) can be associated to multiple CG configuration.</w:t>
            </w:r>
          </w:p>
          <w:p w14:paraId="6C1687AB" w14:textId="1F56C77C" w:rsidR="00ED338B" w:rsidRPr="00ED338B" w:rsidRDefault="00ED338B">
            <w:pPr>
              <w:numPr>
                <w:ilvl w:val="0"/>
                <w:numId w:val="13"/>
              </w:numPr>
              <w:spacing w:after="0"/>
              <w:rPr>
                <w:rFonts w:cs="Times"/>
                <w:szCs w:val="24"/>
                <w:lang w:eastAsia="x-none"/>
              </w:rPr>
            </w:pPr>
            <w:r>
              <w:rPr>
                <w:rFonts w:cs="Times"/>
                <w:lang w:eastAsia="x-none"/>
              </w:rPr>
              <w:t>Other options are not precluded. Proponent companies to provide details.</w:t>
            </w:r>
          </w:p>
        </w:tc>
      </w:tr>
    </w:tbl>
    <w:p w14:paraId="041047CC" w14:textId="77777777" w:rsidR="00ED338B" w:rsidRDefault="00ED338B" w:rsidP="00F61A83">
      <w:pPr>
        <w:jc w:val="both"/>
        <w:rPr>
          <w:color w:val="000000"/>
        </w:rPr>
      </w:pPr>
    </w:p>
    <w:p w14:paraId="5F327609" w14:textId="6D9CF4C7" w:rsidR="00F61A83" w:rsidRDefault="00F61A83" w:rsidP="00F61A83">
      <w:pPr>
        <w:jc w:val="both"/>
        <w:rPr>
          <w:color w:val="000000"/>
        </w:rPr>
      </w:pPr>
      <w:r w:rsidRPr="00BB0485">
        <w:rPr>
          <w:color w:val="000000"/>
        </w:rPr>
        <w:t xml:space="preserve">On the </w:t>
      </w:r>
      <w:r>
        <w:rPr>
          <w:color w:val="000000"/>
        </w:rPr>
        <w:t xml:space="preserve">content of the reported UCI information, at least one UCI field is needed to indicate the number of additional PUSCH transmission occasions required by the UE (i.e., other than the current PUSCH transmission occasion). If UE requires fewer transmission occasions than the total number of pre-configured occasions, UE should indicate ‘all-zeros’ at the last PUSCH transmission in the same CG period. See Figure 3 as an example. </w:t>
      </w:r>
    </w:p>
    <w:p w14:paraId="2DE72A96" w14:textId="77777777" w:rsidR="00F61A83" w:rsidRDefault="00F61A83" w:rsidP="00F61A83">
      <w:pPr>
        <w:jc w:val="both"/>
        <w:rPr>
          <w:color w:val="000000"/>
        </w:rPr>
      </w:pPr>
    </w:p>
    <w:p w14:paraId="185984E0" w14:textId="77777777" w:rsidR="00F61A83" w:rsidRDefault="00F61A83" w:rsidP="00F61A83">
      <w:pPr>
        <w:keepNext/>
        <w:jc w:val="both"/>
      </w:pPr>
      <w:r w:rsidRPr="00503989">
        <w:rPr>
          <w:noProof/>
        </w:rPr>
        <w:drawing>
          <wp:inline distT="0" distB="0" distL="0" distR="0" wp14:anchorId="71B0381D" wp14:editId="1065A880">
            <wp:extent cx="6122035" cy="1332865"/>
            <wp:effectExtent l="0" t="0" r="0" b="635"/>
            <wp:docPr id="4"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schematic&#10;&#10;Description automatically generated"/>
                    <pic:cNvPicPr/>
                  </pic:nvPicPr>
                  <pic:blipFill>
                    <a:blip r:embed="rId16"/>
                    <a:stretch>
                      <a:fillRect/>
                    </a:stretch>
                  </pic:blipFill>
                  <pic:spPr>
                    <a:xfrm>
                      <a:off x="0" y="0"/>
                      <a:ext cx="6122035" cy="1332865"/>
                    </a:xfrm>
                    <a:prstGeom prst="rect">
                      <a:avLst/>
                    </a:prstGeom>
                  </pic:spPr>
                </pic:pic>
              </a:graphicData>
            </a:graphic>
          </wp:inline>
        </w:drawing>
      </w:r>
    </w:p>
    <w:p w14:paraId="3D4B4AAF" w14:textId="191A9DB5" w:rsidR="00F61A83" w:rsidRDefault="00F61A83" w:rsidP="00F61A83">
      <w:pPr>
        <w:pStyle w:val="Caption"/>
        <w:jc w:val="both"/>
        <w:rPr>
          <w:color w:val="000000"/>
        </w:rPr>
      </w:pPr>
      <w:r>
        <w:t xml:space="preserve">Figure </w:t>
      </w:r>
      <w:r w:rsidR="001C578F">
        <w:t>4</w:t>
      </w:r>
      <w:r>
        <w:t xml:space="preserve"> An example illustrating a UE that needs only 3 transmission occasions although a total of 4 occasions are pre-configured per one CG period.</w:t>
      </w:r>
    </w:p>
    <w:p w14:paraId="0C7CF617" w14:textId="1819F243" w:rsidR="00F61A83" w:rsidRPr="00BB0485" w:rsidRDefault="00F61A83" w:rsidP="00F61A83">
      <w:pPr>
        <w:jc w:val="both"/>
        <w:rPr>
          <w:color w:val="000000"/>
        </w:rPr>
      </w:pPr>
      <w:r>
        <w:rPr>
          <w:color w:val="000000"/>
        </w:rPr>
        <w:t>Based on the above example and discussion, we propose that UCI field for reporting unused transmission occasions indicates how many more occasions are needed by the UE, besides the current PUSCH occasion in which this UCI is sent.</w:t>
      </w:r>
      <w:r w:rsidR="00437789">
        <w:rPr>
          <w:color w:val="000000"/>
        </w:rPr>
        <w:t xml:space="preserve"> The indication can be limited to the current CG period only (i.e., a fixed time duration/range). </w:t>
      </w:r>
    </w:p>
    <w:p w14:paraId="30F99404" w14:textId="6C61B4E8" w:rsidR="00F61A83" w:rsidRDefault="00F61A83" w:rsidP="00F61A83">
      <w:pPr>
        <w:jc w:val="both"/>
        <w:rPr>
          <w:b/>
          <w:bCs/>
          <w:color w:val="000000"/>
        </w:rPr>
      </w:pPr>
      <w:r>
        <w:rPr>
          <w:b/>
          <w:bCs/>
          <w:color w:val="000000"/>
        </w:rPr>
        <w:t xml:space="preserve">Proposal </w:t>
      </w:r>
      <w:r w:rsidR="006C06D7">
        <w:rPr>
          <w:b/>
          <w:bCs/>
          <w:color w:val="000000"/>
        </w:rPr>
        <w:t>12</w:t>
      </w:r>
      <w:r>
        <w:rPr>
          <w:b/>
          <w:bCs/>
          <w:color w:val="000000"/>
        </w:rPr>
        <w:t xml:space="preserve">: UCI contains one bit field, which indicates the number of </w:t>
      </w:r>
      <w:r w:rsidR="00DF37BD">
        <w:rPr>
          <w:b/>
          <w:bCs/>
          <w:color w:val="000000"/>
        </w:rPr>
        <w:t xml:space="preserve">unused </w:t>
      </w:r>
      <w:r>
        <w:rPr>
          <w:b/>
          <w:bCs/>
          <w:color w:val="000000"/>
        </w:rPr>
        <w:t>PUSCH transmission occasions by the UE</w:t>
      </w:r>
      <w:r w:rsidR="00DF37BD">
        <w:rPr>
          <w:b/>
          <w:bCs/>
          <w:color w:val="000000"/>
        </w:rPr>
        <w:t xml:space="preserve"> as an integer value</w:t>
      </w:r>
      <w:r w:rsidRPr="00877C65">
        <w:rPr>
          <w:b/>
          <w:bCs/>
          <w:color w:val="000000"/>
        </w:rPr>
        <w:t xml:space="preserve">. </w:t>
      </w:r>
      <w:r w:rsidR="00BE5C45">
        <w:rPr>
          <w:b/>
          <w:bCs/>
          <w:color w:val="000000"/>
        </w:rPr>
        <w:t>The indication is limited to PUSCH TOs within current CG period (e.g., Option 1-2).</w:t>
      </w:r>
    </w:p>
    <w:p w14:paraId="02F2BE7A" w14:textId="77777777" w:rsidR="00802C2B" w:rsidRPr="00D744D5" w:rsidRDefault="00802C2B" w:rsidP="00D744D5">
      <w:pPr>
        <w:rPr>
          <w:lang w:val="en-GB" w:eastAsia="zh-TW"/>
        </w:rPr>
      </w:pPr>
    </w:p>
    <w:p w14:paraId="0EBC9A6F" w14:textId="2E37F80F" w:rsidR="0016036E" w:rsidRPr="00F61A83" w:rsidRDefault="00DA354A" w:rsidP="00992A0C">
      <w:pPr>
        <w:pStyle w:val="Heading1"/>
        <w:jc w:val="both"/>
        <w:rPr>
          <w:lang w:eastAsia="zh-TW"/>
        </w:rPr>
      </w:pPr>
      <w:r>
        <w:rPr>
          <w:lang w:eastAsia="zh-TW"/>
        </w:rPr>
        <w:t>On CG periodicity values for XR-specific enhancements</w:t>
      </w:r>
    </w:p>
    <w:p w14:paraId="50A2157E" w14:textId="7715A6A8" w:rsidR="00992A0C" w:rsidRDefault="00992A0C" w:rsidP="00B17A43">
      <w:pPr>
        <w:jc w:val="both"/>
        <w:rPr>
          <w:color w:val="000000"/>
        </w:rPr>
      </w:pPr>
      <w:r w:rsidRPr="00621BD7">
        <w:rPr>
          <w:color w:val="000000"/>
        </w:rPr>
        <w:t xml:space="preserve">Existing </w:t>
      </w:r>
      <w:r>
        <w:rPr>
          <w:color w:val="000000"/>
        </w:rPr>
        <w:t xml:space="preserve">CG configuration parameter </w:t>
      </w:r>
      <w:r w:rsidR="00310D10">
        <w:rPr>
          <w:color w:val="000000"/>
        </w:rPr>
        <w:t>that configures the CG</w:t>
      </w:r>
      <w:r>
        <w:rPr>
          <w:color w:val="000000"/>
        </w:rPr>
        <w:t xml:space="preserve"> periodicity </w:t>
      </w:r>
      <w:r w:rsidR="00310D10">
        <w:rPr>
          <w:color w:val="000000"/>
        </w:rPr>
        <w:t xml:space="preserve">duration </w:t>
      </w:r>
      <w:r>
        <w:rPr>
          <w:color w:val="000000"/>
        </w:rPr>
        <w:t xml:space="preserve">allows </w:t>
      </w:r>
      <w:r w:rsidR="00310D10">
        <w:rPr>
          <w:color w:val="000000"/>
        </w:rPr>
        <w:t xml:space="preserve">most </w:t>
      </w:r>
      <w:r>
        <w:rPr>
          <w:color w:val="000000"/>
        </w:rPr>
        <w:t xml:space="preserve">integer values </w:t>
      </w:r>
      <w:r w:rsidR="00310D10">
        <w:rPr>
          <w:color w:val="000000"/>
        </w:rPr>
        <w:t xml:space="preserve">in terms of </w:t>
      </w:r>
      <w:r>
        <w:rPr>
          <w:color w:val="000000"/>
        </w:rPr>
        <w:t>slot</w:t>
      </w:r>
      <w:r w:rsidR="00310D10">
        <w:rPr>
          <w:color w:val="000000"/>
        </w:rPr>
        <w:t>s</w:t>
      </w:r>
      <w:r>
        <w:rPr>
          <w:color w:val="000000"/>
        </w:rPr>
        <w:t xml:space="preserve">. </w:t>
      </w:r>
      <w:r w:rsidR="00310D10">
        <w:rPr>
          <w:color w:val="000000"/>
        </w:rPr>
        <w:t>For example, possible periodicity values are every integer value and integer-plus-0.5 in ms when the SCS is set to 30 KHz. On the other hand</w:t>
      </w:r>
      <w:r>
        <w:rPr>
          <w:color w:val="000000"/>
        </w:rPr>
        <w:t xml:space="preserve">, UL video frame rate is </w:t>
      </w:r>
      <w:r w:rsidR="00310D10">
        <w:rPr>
          <w:color w:val="000000"/>
        </w:rPr>
        <w:t xml:space="preserve">considered to be </w:t>
      </w:r>
      <w:r>
        <w:rPr>
          <w:color w:val="000000"/>
        </w:rPr>
        <w:t xml:space="preserve">60 frames per second </w:t>
      </w:r>
      <w:r w:rsidR="00310D10">
        <w:rPr>
          <w:color w:val="000000"/>
        </w:rPr>
        <w:t xml:space="preserve">as baseline </w:t>
      </w:r>
      <w:r>
        <w:rPr>
          <w:color w:val="000000"/>
        </w:rPr>
        <w:t xml:space="preserve">[2]. </w:t>
      </w:r>
      <w:r w:rsidR="00575D18">
        <w:rPr>
          <w:color w:val="000000"/>
        </w:rPr>
        <w:t xml:space="preserve">This video frame rate approximately corresponds to a new UL video packet at every 16.667 ms (and +/- jitter). </w:t>
      </w:r>
    </w:p>
    <w:p w14:paraId="14A771F2" w14:textId="2B417C23" w:rsidR="00B17A43" w:rsidRDefault="00B17A43" w:rsidP="00B17A43">
      <w:pPr>
        <w:jc w:val="both"/>
        <w:rPr>
          <w:color w:val="000000"/>
        </w:rPr>
      </w:pPr>
      <w:r>
        <w:rPr>
          <w:color w:val="000000"/>
        </w:rPr>
        <w:t xml:space="preserve">Introducing multiple PUSCH occasions in a single CG period has benefits for XR traffic due to varying packet sizes. Due to video encoding, each video frame can have a different size which will necessitate different number of TB transmissions in uplink. Supporting multiple PUSCH TOs will help UE to transmit a large number of TBs (if video frame has large size) or it will help UE to use only the required number of PUSCH TOs (i.e., fewer TOs than all of the provisioned TOs). </w:t>
      </w:r>
    </w:p>
    <w:p w14:paraId="67E3561A" w14:textId="2E23C921" w:rsidR="00B17A43" w:rsidRDefault="00B17A43" w:rsidP="00B17A43">
      <w:pPr>
        <w:jc w:val="both"/>
        <w:rPr>
          <w:color w:val="000000"/>
        </w:rPr>
      </w:pPr>
      <w:r>
        <w:rPr>
          <w:color w:val="000000"/>
        </w:rPr>
        <w:lastRenderedPageBreak/>
        <w:t xml:space="preserve">Therefore, understanding the suitable periodicity values for CG configurations is important for designing multiple PUSCH TOs in a single CG period. From the recent offline discussions during RAN1-112, there seems to be two types of understanding for suitable CG period values. </w:t>
      </w:r>
    </w:p>
    <w:p w14:paraId="4F4FDB20" w14:textId="288AFAD0" w:rsidR="00B17A43" w:rsidRDefault="00ED268D" w:rsidP="00B17A43">
      <w:pPr>
        <w:jc w:val="both"/>
        <w:rPr>
          <w:color w:val="000000"/>
        </w:rPr>
      </w:pPr>
      <w:r>
        <w:rPr>
          <w:color w:val="000000"/>
        </w:rPr>
        <w:t xml:space="preserve">Let us assume that XR traffic has a periodicity of 16.667ms. These two different CG configurations are illustrated </w:t>
      </w:r>
      <w:r w:rsidR="007D1AC7">
        <w:rPr>
          <w:color w:val="000000"/>
        </w:rPr>
        <w:t xml:space="preserve">as some examples </w:t>
      </w:r>
      <w:r>
        <w:rPr>
          <w:color w:val="000000"/>
        </w:rPr>
        <w:t>in Figure 5 and Figure 6.</w:t>
      </w:r>
    </w:p>
    <w:p w14:paraId="0D3446E4" w14:textId="77777777" w:rsidR="007D1AC7" w:rsidRDefault="007D1AC7" w:rsidP="007D1AC7">
      <w:pPr>
        <w:keepNext/>
        <w:jc w:val="center"/>
      </w:pPr>
      <w:r>
        <w:rPr>
          <w:noProof/>
          <w:color w:val="000000"/>
        </w:rPr>
        <w:drawing>
          <wp:inline distT="0" distB="0" distL="0" distR="0" wp14:anchorId="21317330" wp14:editId="04853332">
            <wp:extent cx="2377440" cy="853440"/>
            <wp:effectExtent l="0" t="0" r="3810" b="3810"/>
            <wp:docPr id="1900109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7440" cy="853440"/>
                    </a:xfrm>
                    <a:prstGeom prst="rect">
                      <a:avLst/>
                    </a:prstGeom>
                    <a:noFill/>
                  </pic:spPr>
                </pic:pic>
              </a:graphicData>
            </a:graphic>
          </wp:inline>
        </w:drawing>
      </w:r>
    </w:p>
    <w:p w14:paraId="239342EF" w14:textId="73CDB548" w:rsidR="007D1AC7" w:rsidRDefault="007D1AC7" w:rsidP="007D1AC7">
      <w:pPr>
        <w:pStyle w:val="Caption"/>
        <w:jc w:val="center"/>
        <w:rPr>
          <w:color w:val="000000"/>
        </w:rPr>
      </w:pPr>
      <w:r>
        <w:t>Figure 5 CG periodicity is set to 16ms (when XR traffic periodicity = 16.667ms)</w:t>
      </w:r>
    </w:p>
    <w:p w14:paraId="3BE828A1" w14:textId="77777777" w:rsidR="007D1AC7" w:rsidRDefault="007D1AC7" w:rsidP="007D1AC7">
      <w:pPr>
        <w:keepNext/>
        <w:jc w:val="both"/>
      </w:pPr>
      <w:r>
        <w:rPr>
          <w:noProof/>
          <w:color w:val="000000"/>
        </w:rPr>
        <w:drawing>
          <wp:inline distT="0" distB="0" distL="0" distR="0" wp14:anchorId="003E2210" wp14:editId="1C7A614F">
            <wp:extent cx="5633085" cy="939165"/>
            <wp:effectExtent l="0" t="0" r="5715" b="0"/>
            <wp:docPr id="2331333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3085" cy="939165"/>
                    </a:xfrm>
                    <a:prstGeom prst="rect">
                      <a:avLst/>
                    </a:prstGeom>
                    <a:noFill/>
                  </pic:spPr>
                </pic:pic>
              </a:graphicData>
            </a:graphic>
          </wp:inline>
        </w:drawing>
      </w:r>
    </w:p>
    <w:p w14:paraId="1746B801" w14:textId="5A150781" w:rsidR="007D1AC7" w:rsidRDefault="007D1AC7" w:rsidP="007D1AC7">
      <w:pPr>
        <w:pStyle w:val="Caption"/>
        <w:jc w:val="center"/>
        <w:rPr>
          <w:color w:val="000000"/>
        </w:rPr>
      </w:pPr>
      <w:r>
        <w:t>Figure 6 CG periodicity is set to 5ms (when XR traffic periodicity = 16.667ms)</w:t>
      </w:r>
    </w:p>
    <w:p w14:paraId="4504929D" w14:textId="7721496C" w:rsidR="00B17A43" w:rsidRDefault="00B17A43" w:rsidP="00B17A43">
      <w:pPr>
        <w:jc w:val="both"/>
        <w:rPr>
          <w:b/>
          <w:bCs/>
          <w:color w:val="000000"/>
        </w:rPr>
      </w:pPr>
    </w:p>
    <w:p w14:paraId="530AA2E7" w14:textId="6B0770BA" w:rsidR="007D1AC7" w:rsidRPr="007D1AC7" w:rsidRDefault="007D1AC7" w:rsidP="00B17A43">
      <w:pPr>
        <w:jc w:val="both"/>
        <w:rPr>
          <w:color w:val="000000"/>
        </w:rPr>
      </w:pPr>
      <w:r>
        <w:rPr>
          <w:color w:val="000000"/>
        </w:rPr>
        <w:t xml:space="preserve">In Figure 5, CG periodicity is set to 16ms when XR traffic periodicity is 16.667ms. In Figure 6, CG periodicity is set to 5ms when XR traffic periodicity is set to 5ms. Although both approaches allow transmitting a large UL video frame in multiple TBs, setting CG periodicity to a longer value (e.g., 16ms) has some latency benefits. If the initial TB transmission cannot be decoded by the gNB, there will be more opportunities in time to schedule a re-transmission grant. This is particularly the case when multiple PUSCH TOs in a single CG period are configured in back-to-back UL slots. </w:t>
      </w:r>
    </w:p>
    <w:p w14:paraId="4D3EA3DE" w14:textId="77777777" w:rsidR="007D1AC7" w:rsidRDefault="007D1AC7" w:rsidP="00B17A43">
      <w:pPr>
        <w:jc w:val="both"/>
        <w:rPr>
          <w:b/>
          <w:bCs/>
          <w:color w:val="000000"/>
        </w:rPr>
      </w:pPr>
    </w:p>
    <w:p w14:paraId="751F67B3" w14:textId="2706D246" w:rsidR="00992A0C" w:rsidRDefault="00992A0C" w:rsidP="00992A0C">
      <w:pPr>
        <w:jc w:val="both"/>
        <w:rPr>
          <w:b/>
          <w:bCs/>
          <w:color w:val="000000"/>
        </w:rPr>
      </w:pPr>
      <w:r>
        <w:rPr>
          <w:b/>
          <w:i/>
          <w:iCs/>
        </w:rPr>
        <w:t xml:space="preserve">Observation </w:t>
      </w:r>
      <w:r w:rsidR="00EB0E4F">
        <w:rPr>
          <w:b/>
          <w:i/>
          <w:iCs/>
        </w:rPr>
        <w:t>4</w:t>
      </w:r>
      <w:r w:rsidRPr="0093035F">
        <w:rPr>
          <w:b/>
          <w:i/>
          <w:iCs/>
        </w:rPr>
        <w:t xml:space="preserve">: </w:t>
      </w:r>
      <w:r w:rsidR="00B03554">
        <w:rPr>
          <w:bCs/>
          <w:i/>
          <w:iCs/>
        </w:rPr>
        <w:t>In XR traffic context, the CG periodicity set to a larger value (e.g., as large as the X</w:t>
      </w:r>
      <w:r w:rsidR="004523BF">
        <w:rPr>
          <w:bCs/>
          <w:i/>
          <w:iCs/>
        </w:rPr>
        <w:t>R</w:t>
      </w:r>
      <w:r w:rsidR="00B03554">
        <w:rPr>
          <w:bCs/>
          <w:i/>
          <w:iCs/>
        </w:rPr>
        <w:t xml:space="preserve"> traffic periodicity, such as 16.667ms) will have better latency (and therefore system capacity per number of supported users) performance</w:t>
      </w:r>
      <w:r>
        <w:rPr>
          <w:bCs/>
          <w:i/>
          <w:iCs/>
        </w:rPr>
        <w:t xml:space="preserve">. </w:t>
      </w:r>
      <w:r w:rsidR="00313959">
        <w:rPr>
          <w:bCs/>
          <w:i/>
          <w:iCs/>
        </w:rPr>
        <w:t>This is particularly true when multiple PUSCH TOs are positioned in back-to-back UL slots in a single CG period.</w:t>
      </w:r>
    </w:p>
    <w:p w14:paraId="50DA3191" w14:textId="6B9BEE14" w:rsidR="00992A0C" w:rsidRPr="006526BE" w:rsidRDefault="009A178D" w:rsidP="00992A0C">
      <w:pPr>
        <w:jc w:val="both"/>
        <w:rPr>
          <w:color w:val="000000"/>
        </w:rPr>
      </w:pPr>
      <w:r>
        <w:rPr>
          <w:color w:val="000000"/>
        </w:rPr>
        <w:t xml:space="preserve">Based on these reasons, </w:t>
      </w:r>
      <w:r w:rsidR="006526BE" w:rsidRPr="006526BE">
        <w:rPr>
          <w:color w:val="000000"/>
        </w:rPr>
        <w:t xml:space="preserve">We propose </w:t>
      </w:r>
      <w:r>
        <w:rPr>
          <w:color w:val="000000"/>
        </w:rPr>
        <w:t>that the discussions on multiple PUSCHs in single CG should focus on suitable CG configurations with CG periodicity as large as XR traffic periodicity</w:t>
      </w:r>
    </w:p>
    <w:p w14:paraId="04CEC63B" w14:textId="7F4438A5" w:rsidR="00BE115F" w:rsidRDefault="00992A0C" w:rsidP="0018097C">
      <w:pPr>
        <w:jc w:val="both"/>
        <w:rPr>
          <w:b/>
          <w:bCs/>
          <w:color w:val="000000"/>
        </w:rPr>
      </w:pPr>
      <w:r>
        <w:rPr>
          <w:b/>
          <w:bCs/>
          <w:color w:val="000000"/>
        </w:rPr>
        <w:t xml:space="preserve">Proposal </w:t>
      </w:r>
      <w:r w:rsidR="00D91F06">
        <w:rPr>
          <w:b/>
          <w:bCs/>
          <w:color w:val="000000"/>
        </w:rPr>
        <w:t>13</w:t>
      </w:r>
      <w:r>
        <w:rPr>
          <w:b/>
          <w:bCs/>
          <w:color w:val="000000"/>
        </w:rPr>
        <w:t xml:space="preserve">: </w:t>
      </w:r>
      <w:r w:rsidR="009A178D">
        <w:rPr>
          <w:b/>
          <w:bCs/>
          <w:color w:val="000000"/>
        </w:rPr>
        <w:t>Further discussions on multiple PUSCHs in single CG design shall optimize for CG configurations with CG periodicities as large as XR traffic periodicity (e.g., ~16ms)</w:t>
      </w:r>
      <w:r>
        <w:rPr>
          <w:b/>
          <w:bCs/>
          <w:color w:val="000000"/>
        </w:rPr>
        <w:t xml:space="preserve">. </w:t>
      </w:r>
    </w:p>
    <w:p w14:paraId="27B47BCA" w14:textId="77777777" w:rsidR="0026214D" w:rsidRPr="0018097C" w:rsidRDefault="0026214D" w:rsidP="0018097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424C3CF4" w14:textId="77777777" w:rsidR="00C268CE" w:rsidRDefault="00C268CE" w:rsidP="00C268CE">
      <w:pPr>
        <w:jc w:val="both"/>
        <w:rPr>
          <w:bCs/>
          <w:i/>
          <w:iCs/>
        </w:rPr>
      </w:pPr>
      <w:r>
        <w:rPr>
          <w:b/>
          <w:i/>
          <w:iCs/>
        </w:rPr>
        <w:t>Observation 1</w:t>
      </w:r>
      <w:r w:rsidRPr="0093035F">
        <w:rPr>
          <w:b/>
          <w:i/>
          <w:iCs/>
        </w:rPr>
        <w:t xml:space="preserve">: </w:t>
      </w:r>
      <w:r>
        <w:rPr>
          <w:bCs/>
          <w:i/>
          <w:iCs/>
        </w:rPr>
        <w:t>XR UL video traffic characteristics based on large and varying packet size and strict latency requirements are the underlying motivations for XR-specific configured grant enhancements in Rel-18.</w:t>
      </w:r>
    </w:p>
    <w:p w14:paraId="57DF3CCE" w14:textId="77777777" w:rsidR="0020736E" w:rsidRPr="006A4F9C" w:rsidRDefault="0020736E" w:rsidP="0020736E">
      <w:pPr>
        <w:jc w:val="both"/>
        <w:rPr>
          <w:b/>
          <w:bCs/>
          <w:color w:val="000000"/>
        </w:rPr>
      </w:pPr>
      <w:r>
        <w:rPr>
          <w:b/>
          <w:i/>
          <w:iCs/>
        </w:rPr>
        <w:t>Observation 2</w:t>
      </w:r>
      <w:r w:rsidRPr="0093035F">
        <w:rPr>
          <w:b/>
          <w:i/>
          <w:iCs/>
        </w:rPr>
        <w:t xml:space="preserve">: </w:t>
      </w:r>
      <w:r>
        <w:rPr>
          <w:bCs/>
          <w:i/>
          <w:iCs/>
        </w:rPr>
        <w:t xml:space="preserve">Existing HARQ process ID determination formula in TS38.321 does not work with multiple PUSCH transmission occasions as it does not assign different HARQ IDs for each PUSCH within one single GCG period. </w:t>
      </w:r>
    </w:p>
    <w:p w14:paraId="5C187002" w14:textId="77777777" w:rsidR="00FD7F80" w:rsidRPr="00EB0E4F" w:rsidRDefault="00FD7F80" w:rsidP="00FD7F80">
      <w:pPr>
        <w:jc w:val="both"/>
        <w:rPr>
          <w:bCs/>
          <w:i/>
          <w:iCs/>
        </w:rPr>
      </w:pPr>
      <w:r>
        <w:rPr>
          <w:b/>
          <w:i/>
          <w:iCs/>
        </w:rPr>
        <w:t>Observation 3</w:t>
      </w:r>
      <w:r w:rsidRPr="0093035F">
        <w:rPr>
          <w:b/>
          <w:i/>
          <w:iCs/>
        </w:rPr>
        <w:t xml:space="preserve">: </w:t>
      </w:r>
      <w:r>
        <w:rPr>
          <w:bCs/>
          <w:i/>
          <w:iCs/>
        </w:rPr>
        <w:t xml:space="preserve">Indicating UCI for the unused occasions at every transmission occasion has benefits in cases where large jitter occurs or in some DL-UL patterns in TDD configurations. </w:t>
      </w:r>
    </w:p>
    <w:p w14:paraId="371A6137" w14:textId="4BC34F79" w:rsidR="00B30755" w:rsidRDefault="00B30755" w:rsidP="00B30755">
      <w:pPr>
        <w:jc w:val="both"/>
        <w:rPr>
          <w:b/>
          <w:bCs/>
          <w:color w:val="000000"/>
        </w:rPr>
      </w:pPr>
      <w:r>
        <w:rPr>
          <w:b/>
          <w:i/>
          <w:iCs/>
        </w:rPr>
        <w:t>Observation 4</w:t>
      </w:r>
      <w:r w:rsidRPr="0093035F">
        <w:rPr>
          <w:b/>
          <w:i/>
          <w:iCs/>
        </w:rPr>
        <w:t xml:space="preserve">: </w:t>
      </w:r>
      <w:r>
        <w:rPr>
          <w:bCs/>
          <w:i/>
          <w:iCs/>
        </w:rPr>
        <w:t>In XR traffic context, the CG periodicity set to a larger value (e.g., as large as the X</w:t>
      </w:r>
      <w:r w:rsidR="00F22680">
        <w:rPr>
          <w:bCs/>
          <w:i/>
          <w:iCs/>
        </w:rPr>
        <w:t>R</w:t>
      </w:r>
      <w:r>
        <w:rPr>
          <w:bCs/>
          <w:i/>
          <w:iCs/>
        </w:rPr>
        <w:t xml:space="preserve"> traffic periodicity, such as 16.667ms) will have better latency (and therefore system capacity per number of supported users) performance. This is particularly true when multiple PUSCH TOs are positioned in back-to-back UL slots in a single CG period.</w:t>
      </w:r>
    </w:p>
    <w:p w14:paraId="30D60AE2" w14:textId="77777777" w:rsidR="00694BB1" w:rsidRDefault="00694BB1" w:rsidP="00572B09">
      <w:pPr>
        <w:snapToGrid w:val="0"/>
        <w:spacing w:after="0"/>
        <w:jc w:val="both"/>
        <w:rPr>
          <w:rFonts w:eastAsia="Yu Mincho"/>
          <w:lang w:eastAsia="zh-CN"/>
        </w:rPr>
      </w:pPr>
    </w:p>
    <w:p w14:paraId="65D68E83" w14:textId="669A9473" w:rsidR="00572B09" w:rsidRDefault="00572B09" w:rsidP="00B9170C">
      <w:pPr>
        <w:snapToGrid w:val="0"/>
        <w:jc w:val="both"/>
        <w:rPr>
          <w:rFonts w:eastAsia="Yu Mincho"/>
          <w:lang w:eastAsia="zh-CN"/>
        </w:rPr>
      </w:pPr>
      <w:r w:rsidRPr="001F274F">
        <w:rPr>
          <w:rFonts w:eastAsia="Yu Mincho"/>
          <w:lang w:eastAsia="zh-CN"/>
        </w:rPr>
        <w:lastRenderedPageBreak/>
        <w:t>We have the following proposals:</w:t>
      </w:r>
    </w:p>
    <w:p w14:paraId="226C6883" w14:textId="77777777" w:rsidR="00F93CB2" w:rsidRDefault="00F93CB2" w:rsidP="00F93CB2">
      <w:pPr>
        <w:jc w:val="both"/>
        <w:rPr>
          <w:b/>
          <w:bCs/>
          <w:color w:val="000000"/>
        </w:rPr>
      </w:pPr>
      <w:r>
        <w:rPr>
          <w:b/>
          <w:bCs/>
          <w:color w:val="000000"/>
        </w:rPr>
        <w:t xml:space="preserve">Proposal 1: TDRA framework uses PUSCH repetition type-A as baseline (Alt-A1). </w:t>
      </w:r>
    </w:p>
    <w:p w14:paraId="6FA54CB5" w14:textId="77777777" w:rsidR="00F93CB2" w:rsidRDefault="00F93CB2" w:rsidP="00F93CB2">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PUSCH TOs in number of slots. </w:t>
      </w:r>
    </w:p>
    <w:p w14:paraId="0DB3981C" w14:textId="77777777" w:rsidR="00F93CB2" w:rsidRPr="009E382D" w:rsidRDefault="00F93CB2" w:rsidP="00F93CB2">
      <w:pPr>
        <w:jc w:val="both"/>
        <w:rPr>
          <w:b/>
          <w:bCs/>
          <w:color w:val="000000"/>
        </w:rPr>
      </w:pPr>
      <w:r>
        <w:rPr>
          <w:b/>
          <w:bCs/>
          <w:color w:val="000000"/>
        </w:rPr>
        <w:t>Proposal 3: The rest of the PUSCH TOs from the 2</w:t>
      </w:r>
      <w:r w:rsidRPr="009D45B1">
        <w:rPr>
          <w:b/>
          <w:bCs/>
          <w:color w:val="000000"/>
          <w:vertAlign w:val="superscript"/>
        </w:rPr>
        <w:t>nd</w:t>
      </w:r>
      <w:r>
        <w:rPr>
          <w:b/>
          <w:bCs/>
          <w:color w:val="000000"/>
        </w:rPr>
        <w:t xml:space="preserve"> TO onwards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TOs) are assigned in back-to-back UL slots (based on Alt-A1 PUSCH repetition type-A framework as baseline).</w:t>
      </w:r>
    </w:p>
    <w:p w14:paraId="6F30133A" w14:textId="77777777" w:rsidR="00EA050E" w:rsidRDefault="00EA050E" w:rsidP="00EA050E">
      <w:pPr>
        <w:jc w:val="both"/>
        <w:rPr>
          <w:b/>
          <w:bCs/>
          <w:color w:val="000000"/>
        </w:rPr>
      </w:pPr>
      <w:r>
        <w:rPr>
          <w:b/>
          <w:bCs/>
          <w:color w:val="000000"/>
        </w:rPr>
        <w:t xml:space="preserve">Proposal 4: HARQ process ID determination is based on a modified version of the formula from the </w:t>
      </w:r>
      <w:r w:rsidRPr="000E2739">
        <w:rPr>
          <w:b/>
          <w:bCs/>
          <w:color w:val="000000"/>
        </w:rPr>
        <w:t>legacy CG procedure when cg-RetransmissionTimer is not configured</w:t>
      </w:r>
      <w:r>
        <w:rPr>
          <w:b/>
          <w:bCs/>
          <w:color w:val="000000"/>
        </w:rPr>
        <w:t xml:space="preserve"> (e.g., </w:t>
      </w:r>
      <w:r w:rsidRPr="00541A3E">
        <w:rPr>
          <w:b/>
          <w:bCs/>
          <w:color w:val="000000"/>
        </w:rPr>
        <w:t>Alt-1, Alt-3-2, Alt-4</w:t>
      </w:r>
      <w:r>
        <w:rPr>
          <w:b/>
          <w:bCs/>
          <w:color w:val="000000"/>
        </w:rPr>
        <w:t xml:space="preserve">). </w:t>
      </w:r>
    </w:p>
    <w:p w14:paraId="1997744B" w14:textId="77777777" w:rsidR="00EC2A5E" w:rsidRDefault="00EC2A5E" w:rsidP="00EC2A5E">
      <w:pPr>
        <w:jc w:val="both"/>
        <w:rPr>
          <w:b/>
          <w:bCs/>
          <w:color w:val="000000"/>
        </w:rPr>
      </w:pPr>
      <w:r>
        <w:rPr>
          <w:b/>
          <w:bCs/>
          <w:color w:val="000000"/>
        </w:rPr>
        <w:t xml:space="preserve">Proposal 5: </w:t>
      </w:r>
      <w:r w:rsidRPr="00541A3E">
        <w:rPr>
          <w:b/>
          <w:bCs/>
          <w:color w:val="000000"/>
        </w:rPr>
        <w:t xml:space="preserve">Assigning same HARQ ID to multiple </w:t>
      </w:r>
      <w:r>
        <w:rPr>
          <w:b/>
          <w:bCs/>
          <w:color w:val="000000"/>
        </w:rPr>
        <w:t xml:space="preserve">PUSCH </w:t>
      </w:r>
      <w:r w:rsidRPr="00541A3E">
        <w:rPr>
          <w:b/>
          <w:bCs/>
          <w:color w:val="000000"/>
        </w:rPr>
        <w:t xml:space="preserve">TOs (e.g., Alt-3-1) </w:t>
      </w:r>
      <w:r>
        <w:rPr>
          <w:b/>
          <w:bCs/>
          <w:color w:val="000000"/>
        </w:rPr>
        <w:t>is</w:t>
      </w:r>
      <w:r w:rsidRPr="00541A3E">
        <w:rPr>
          <w:b/>
          <w:bCs/>
          <w:color w:val="000000"/>
        </w:rPr>
        <w:t xml:space="preserve"> NOT considered</w:t>
      </w:r>
      <w:r>
        <w:rPr>
          <w:b/>
          <w:bCs/>
          <w:color w:val="000000"/>
        </w:rPr>
        <w:t xml:space="preserve">. </w:t>
      </w:r>
    </w:p>
    <w:p w14:paraId="2DCF8C4B" w14:textId="77777777" w:rsidR="00943102" w:rsidRPr="00572DD0" w:rsidRDefault="00943102" w:rsidP="00943102">
      <w:pPr>
        <w:rPr>
          <w:lang w:eastAsia="zh-TW"/>
        </w:rPr>
      </w:pPr>
      <w:r>
        <w:rPr>
          <w:b/>
          <w:bCs/>
          <w:color w:val="000000"/>
        </w:rPr>
        <w:t>Proposal 6: When RAN1 reaches an agreement on HARQ ID determination, RAN1 shall send an LS to RAN2 to consult them about the feasibility of the RAN1 agreement on the HARQ ID determination formula modification.</w:t>
      </w:r>
    </w:p>
    <w:p w14:paraId="66A74B7A" w14:textId="77777777" w:rsidR="0017258D" w:rsidRDefault="0017258D" w:rsidP="0017258D">
      <w:pPr>
        <w:jc w:val="both"/>
        <w:rPr>
          <w:b/>
          <w:bCs/>
          <w:color w:val="000000"/>
        </w:rPr>
      </w:pPr>
      <w:r>
        <w:rPr>
          <w:b/>
          <w:bCs/>
          <w:color w:val="000000"/>
        </w:rPr>
        <w:t xml:space="preserve">Proposal 7: Legacy CG HARQ ID formula is modified to include the current PUSCH TO index to determine corresponding HARQ ID. </w:t>
      </w:r>
    </w:p>
    <w:p w14:paraId="5B48FAB2" w14:textId="77777777" w:rsidR="009C464D" w:rsidRDefault="009C464D" w:rsidP="009C464D">
      <w:pPr>
        <w:jc w:val="both"/>
        <w:rPr>
          <w:lang w:val="en-GB" w:eastAsia="zh-TW"/>
        </w:rPr>
      </w:pPr>
      <w:r>
        <w:rPr>
          <w:b/>
          <w:bCs/>
          <w:color w:val="000000"/>
        </w:rPr>
        <w:t xml:space="preserve">Proposal 8: The parameter “current PUSCH TO index” shall be formulated in a non-ambiguous manner. </w:t>
      </w:r>
    </w:p>
    <w:p w14:paraId="481791BA" w14:textId="77777777" w:rsidR="00EC4C7B" w:rsidRDefault="00EC4C7B" w:rsidP="00EC4C7B">
      <w:pPr>
        <w:jc w:val="both"/>
        <w:rPr>
          <w:b/>
          <w:bCs/>
          <w:color w:val="000000"/>
        </w:rPr>
      </w:pPr>
      <w:r>
        <w:rPr>
          <w:b/>
          <w:bCs/>
          <w:color w:val="000000"/>
        </w:rPr>
        <w:t>Proposal 9: Same MCS and FDRA values apply to all PUSCH TOs in a CG configuration with multiple PUSCH.</w:t>
      </w:r>
    </w:p>
    <w:p w14:paraId="66E169B1" w14:textId="77777777" w:rsidR="00361D28" w:rsidRPr="00687EB9" w:rsidRDefault="00361D28" w:rsidP="00361D28">
      <w:pPr>
        <w:jc w:val="both"/>
        <w:rPr>
          <w:b/>
          <w:bCs/>
          <w:color w:val="000000"/>
        </w:rPr>
      </w:pPr>
      <w:r>
        <w:rPr>
          <w:b/>
          <w:bCs/>
          <w:color w:val="000000"/>
        </w:rPr>
        <w:t xml:space="preserve">Proposal 10: UCI that indicates the unused PUSCH occasions shall re-use </w:t>
      </w:r>
      <w:r w:rsidRPr="00877C65">
        <w:rPr>
          <w:b/>
          <w:bCs/>
          <w:color w:val="000000"/>
        </w:rPr>
        <w:t xml:space="preserve">the existing CG-UCI </w:t>
      </w:r>
      <w:r>
        <w:rPr>
          <w:b/>
          <w:bCs/>
          <w:color w:val="000000"/>
        </w:rPr>
        <w:t>format (e.g., Alt-2 or Alt-3)</w:t>
      </w:r>
      <w:r w:rsidRPr="00877C65">
        <w:rPr>
          <w:b/>
          <w:bCs/>
          <w:color w:val="000000"/>
        </w:rPr>
        <w:t xml:space="preserve">. </w:t>
      </w:r>
    </w:p>
    <w:p w14:paraId="13ABC1BA" w14:textId="77777777" w:rsidR="00DA334F" w:rsidRDefault="00DA334F" w:rsidP="00DA334F">
      <w:pPr>
        <w:rPr>
          <w:lang w:val="en-GB" w:eastAsia="zh-TW"/>
        </w:rPr>
      </w:pPr>
      <w:r>
        <w:rPr>
          <w:b/>
          <w:bCs/>
          <w:color w:val="000000"/>
        </w:rPr>
        <w:t>Proposal 11: UCI is multiplexed in PUSCH at every transmission occasion (e.g., Option-1). The last PUSCH TO does not carry UCI if the unused TO indication is limited to PUSCH within the current CG period.</w:t>
      </w:r>
    </w:p>
    <w:p w14:paraId="2C60C9CE" w14:textId="77777777" w:rsidR="00DA334F" w:rsidRDefault="00DA334F" w:rsidP="00DA334F">
      <w:pPr>
        <w:jc w:val="both"/>
        <w:rPr>
          <w:b/>
          <w:bCs/>
          <w:color w:val="000000"/>
        </w:rPr>
      </w:pPr>
      <w:r>
        <w:rPr>
          <w:b/>
          <w:bCs/>
          <w:color w:val="000000"/>
        </w:rPr>
        <w:t>Proposal 12: UCI contains one bit field, which indicates the number of unused PUSCH transmission occasions by the UE as an integer value</w:t>
      </w:r>
      <w:r w:rsidRPr="00877C65">
        <w:rPr>
          <w:b/>
          <w:bCs/>
          <w:color w:val="000000"/>
        </w:rPr>
        <w:t xml:space="preserve">. </w:t>
      </w:r>
      <w:r>
        <w:rPr>
          <w:b/>
          <w:bCs/>
          <w:color w:val="000000"/>
        </w:rPr>
        <w:t>The indication is limited to PUSCH TOs within current CG period (e.g., Option 1-2).</w:t>
      </w:r>
    </w:p>
    <w:p w14:paraId="6567AA44" w14:textId="4EEDA3EF" w:rsidR="00694BB1" w:rsidRPr="00DA334F" w:rsidRDefault="00DA334F" w:rsidP="00DA334F">
      <w:pPr>
        <w:jc w:val="both"/>
        <w:rPr>
          <w:b/>
          <w:bCs/>
          <w:color w:val="000000"/>
        </w:rPr>
      </w:pPr>
      <w:r>
        <w:rPr>
          <w:b/>
          <w:bCs/>
          <w:color w:val="000000"/>
        </w:rPr>
        <w:t xml:space="preserve">Proposal 13: Further discussions on multiple PUSCHs in single CG design shall optimize for CG configurations with CG periodicities as large as XR traffic periodicity (e.g., ~16ms).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AA644F6" w14:textId="70850998" w:rsidR="00992A0C" w:rsidRDefault="00C63D56" w:rsidP="00992A0C">
      <w:pPr>
        <w:pStyle w:val="ListParagraph"/>
        <w:numPr>
          <w:ilvl w:val="0"/>
          <w:numId w:val="2"/>
        </w:numPr>
        <w:spacing w:after="200" w:line="276" w:lineRule="auto"/>
        <w:contextualSpacing/>
      </w:pPr>
      <w:r w:rsidRPr="00C63D56">
        <w:t>RP-230786</w:t>
      </w:r>
      <w:r w:rsidR="00992A0C">
        <w:t>, “</w:t>
      </w:r>
      <w:r w:rsidR="00490616" w:rsidRPr="00490616">
        <w:t>Updated WID on XR Enhancements for NR</w:t>
      </w:r>
      <w:r w:rsidR="00992A0C">
        <w:t xml:space="preserve">”, Nokia, Qualcomm, </w:t>
      </w:r>
      <w:r w:rsidR="00490616">
        <w:t>March</w:t>
      </w:r>
      <w:r w:rsidR="00992A0C">
        <w:t xml:space="preserve"> 202</w:t>
      </w:r>
      <w:r w:rsidR="00490616">
        <w:t>3</w:t>
      </w:r>
      <w:r w:rsidR="00992A0C">
        <w:t>.</w:t>
      </w:r>
    </w:p>
    <w:p w14:paraId="47B067E9" w14:textId="73275316" w:rsidR="00992A0C" w:rsidRDefault="00992A0C" w:rsidP="00CA64FE">
      <w:pPr>
        <w:pStyle w:val="ListParagraph"/>
        <w:numPr>
          <w:ilvl w:val="0"/>
          <w:numId w:val="2"/>
        </w:numPr>
        <w:spacing w:after="200" w:line="276" w:lineRule="auto"/>
        <w:contextualSpacing/>
      </w:pPr>
      <w:r w:rsidRPr="00430B08">
        <w:t>TR 38.838</w:t>
      </w:r>
      <w:r w:rsidR="00CA64FE">
        <w:t>, v17.0.0</w:t>
      </w:r>
      <w:r w:rsidR="008A3228">
        <w:t xml:space="preserve">, </w:t>
      </w:r>
      <w:r w:rsidR="00CA64FE">
        <w:t xml:space="preserve">“Study on XR (Extended Reality) Evaluations for NR (Release 17)”, </w:t>
      </w:r>
      <w:r w:rsidR="00CA64FE" w:rsidRPr="00CA64FE">
        <w:t>2021-12</w:t>
      </w:r>
      <w:r w:rsidR="00CA64FE">
        <w:t>.</w:t>
      </w:r>
    </w:p>
    <w:p w14:paraId="480906D2" w14:textId="0B90113E" w:rsidR="005415A0" w:rsidRDefault="005415A0" w:rsidP="006B7192">
      <w:pPr>
        <w:pStyle w:val="ListParagraph"/>
        <w:numPr>
          <w:ilvl w:val="0"/>
          <w:numId w:val="2"/>
        </w:numPr>
        <w:spacing w:after="200" w:line="276" w:lineRule="auto"/>
        <w:contextualSpacing/>
      </w:pPr>
      <w:r>
        <w:t>Chairman’s notes, RAN1-112, March 2023</w:t>
      </w:r>
    </w:p>
    <w:p w14:paraId="558F3600" w14:textId="5AAD5E57" w:rsidR="00992A0C" w:rsidRDefault="00992A0C" w:rsidP="006B7192">
      <w:pPr>
        <w:pStyle w:val="ListParagraph"/>
        <w:numPr>
          <w:ilvl w:val="0"/>
          <w:numId w:val="2"/>
        </w:numPr>
        <w:spacing w:after="200" w:line="276" w:lineRule="auto"/>
        <w:contextualSpacing/>
      </w:pPr>
      <w:r>
        <w:t>TS 38.321</w:t>
      </w:r>
      <w:r w:rsidR="006B7192">
        <w:t xml:space="preserve">, v17.3.0, “Medium Access Control (MAC) protocol specification, (Release 17)”, </w:t>
      </w:r>
      <w:r w:rsidR="006B7192" w:rsidRPr="00CA64FE">
        <w:t>202</w:t>
      </w:r>
      <w:r w:rsidR="006B7192">
        <w:t>2</w:t>
      </w:r>
      <w:r w:rsidR="006B7192" w:rsidRPr="00CA64FE">
        <w:t>-12</w:t>
      </w:r>
      <w:r w:rsidR="006B7192">
        <w:t>.</w:t>
      </w:r>
    </w:p>
    <w:p w14:paraId="51AE40BB" w14:textId="1C397C97" w:rsidR="0048631B" w:rsidRDefault="0048631B" w:rsidP="00AA6E01">
      <w:pPr>
        <w:pStyle w:val="ListParagraph"/>
        <w:numPr>
          <w:ilvl w:val="0"/>
          <w:numId w:val="2"/>
        </w:numPr>
        <w:spacing w:after="200" w:line="276" w:lineRule="auto"/>
        <w:contextualSpacing/>
      </w:pPr>
      <w:r>
        <w:t xml:space="preserve">TS </w:t>
      </w:r>
      <w:r w:rsidR="00D75763">
        <w:t>38.212</w:t>
      </w:r>
      <w:r w:rsidR="00AA6E01">
        <w:t>, v17.4.0, “Multiplexing and channel coding (Release 17)”, 2022-12</w:t>
      </w:r>
      <w:r w:rsidR="007C17F3">
        <w:t>.</w:t>
      </w: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3AF7C" w14:textId="77777777" w:rsidR="00EE7517" w:rsidRDefault="00EE7517">
      <w:r>
        <w:separator/>
      </w:r>
    </w:p>
  </w:endnote>
  <w:endnote w:type="continuationSeparator" w:id="0">
    <w:p w14:paraId="44AF7DCC" w14:textId="77777777" w:rsidR="00EE7517" w:rsidRDefault="00EE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F4317" w14:textId="77777777" w:rsidR="00EE7517" w:rsidRDefault="00EE7517">
      <w:r>
        <w:separator/>
      </w:r>
    </w:p>
  </w:footnote>
  <w:footnote w:type="continuationSeparator" w:id="0">
    <w:p w14:paraId="731E0E98" w14:textId="77777777" w:rsidR="00EE7517" w:rsidRDefault="00EE7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7596657">
    <w:abstractNumId w:val="8"/>
  </w:num>
  <w:num w:numId="2" w16cid:durableId="770783937">
    <w:abstractNumId w:val="3"/>
  </w:num>
  <w:num w:numId="3" w16cid:durableId="1241284276">
    <w:abstractNumId w:val="14"/>
  </w:num>
  <w:num w:numId="4" w16cid:durableId="1961178633">
    <w:abstractNumId w:val="7"/>
  </w:num>
  <w:num w:numId="5" w16cid:durableId="1636370996">
    <w:abstractNumId w:val="13"/>
  </w:num>
  <w:num w:numId="6" w16cid:durableId="791367854">
    <w:abstractNumId w:val="4"/>
  </w:num>
  <w:num w:numId="7" w16cid:durableId="802574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9"/>
  </w:num>
  <w:num w:numId="9" w16cid:durableId="1693141636">
    <w:abstractNumId w:val="0"/>
  </w:num>
  <w:num w:numId="10" w16cid:durableId="1930849284">
    <w:abstractNumId w:val="5"/>
  </w:num>
  <w:num w:numId="11" w16cid:durableId="1585993546">
    <w:abstractNumId w:val="1"/>
  </w:num>
  <w:num w:numId="12" w16cid:durableId="1507745692">
    <w:abstractNumId w:val="6"/>
  </w:num>
  <w:num w:numId="13" w16cid:durableId="480511607">
    <w:abstractNumId w:val="2"/>
  </w:num>
  <w:num w:numId="14" w16cid:durableId="1324312990">
    <w:abstractNumId w:val="11"/>
  </w:num>
  <w:num w:numId="15" w16cid:durableId="149206428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AAD"/>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A7B"/>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3554"/>
    <w:rsid w:val="006A3701"/>
    <w:rsid w:val="006A39A4"/>
    <w:rsid w:val="006A3C2D"/>
    <w:rsid w:val="006A488F"/>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220"/>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998"/>
    <w:rsid w:val="00942A0C"/>
    <w:rsid w:val="00942BB1"/>
    <w:rsid w:val="00942FA9"/>
    <w:rsid w:val="00943102"/>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19"/>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34F"/>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32930</TotalTime>
  <Pages>12</Pages>
  <Words>5532</Words>
  <Characters>31537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36996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2496</cp:revision>
  <cp:lastPrinted>2017-09-11T17:45:00Z</cp:lastPrinted>
  <dcterms:created xsi:type="dcterms:W3CDTF">2019-04-02T16:59:00Z</dcterms:created>
  <dcterms:modified xsi:type="dcterms:W3CDTF">2023-04-06T15:09:00Z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